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2" w:rightFromText="142" w:bottomFromText="669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3107"/>
        <w:gridCol w:w="603"/>
        <w:gridCol w:w="1056"/>
        <w:gridCol w:w="876"/>
        <w:gridCol w:w="30"/>
        <w:gridCol w:w="603"/>
        <w:gridCol w:w="2171"/>
      </w:tblGrid>
      <w:tr w:rsidR="00C51925" w14:paraId="0C51B0DE" w14:textId="77777777" w:rsidTr="001B2170">
        <w:trPr>
          <w:gridAfter w:val="3"/>
          <w:wAfter w:w="2804" w:type="dxa"/>
          <w:trHeight w:hRule="exact" w:val="1287"/>
        </w:trPr>
        <w:tc>
          <w:tcPr>
            <w:tcW w:w="7060" w:type="dxa"/>
            <w:gridSpan w:val="5"/>
          </w:tcPr>
          <w:p w14:paraId="68908BD7" w14:textId="5101891C" w:rsidR="00C51925" w:rsidRPr="005D093C" w:rsidRDefault="00CF7085" w:rsidP="001F112F">
            <w:pPr>
              <w:pStyle w:val="Tittel"/>
              <w:rPr>
                <w:szCs w:val="38"/>
              </w:rPr>
            </w:pPr>
            <w:r>
              <w:t>Oslo</w:t>
            </w:r>
            <w:r w:rsidR="00DD0DCD">
              <w:t>bygg</w:t>
            </w:r>
          </w:p>
        </w:tc>
      </w:tr>
      <w:tr w:rsidR="00DD0DCD" w14:paraId="4F236576" w14:textId="77777777" w:rsidTr="001B2170">
        <w:trPr>
          <w:trHeight w:val="1409"/>
        </w:trPr>
        <w:tc>
          <w:tcPr>
            <w:tcW w:w="9864" w:type="dxa"/>
            <w:gridSpan w:val="8"/>
          </w:tcPr>
          <w:p w14:paraId="34FAEE7E" w14:textId="184AEF54" w:rsidR="00DD0DCD" w:rsidRPr="008F0992" w:rsidRDefault="00E20146" w:rsidP="00E20146">
            <w:pPr>
              <w:pStyle w:val="Overskrift1"/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32"/>
              </w:rPr>
              <w:t xml:space="preserve">Protokoll tilbudsbefaring 19.05.2026 </w:t>
            </w:r>
          </w:p>
          <w:p w14:paraId="199C3A4F" w14:textId="7053A557" w:rsidR="00DD0DCD" w:rsidRDefault="008153BC" w:rsidP="00DD0DCD">
            <w:pPr>
              <w:pStyle w:val="Referanserbrev"/>
              <w:jc w:val="right"/>
              <w:rPr>
                <w:vanish/>
              </w:rPr>
            </w:pPr>
            <w:sdt>
              <w:sdtPr>
                <w:rPr>
                  <w:rFonts w:ascii="Oslo Sans Office" w:hAnsi="Oslo Sans Office"/>
                  <w:vanish/>
                </w:rPr>
                <w:alias w:val="Sgr_Beskrivelse"/>
                <w:tag w:val="Sgr_Beskrivelse"/>
                <w:id w:val="882992975"/>
                <w:placeholder>
                  <w:docPart w:val="5A07064E4794466FBBFD9903527CFF41"/>
                </w:placeholder>
                <w:dataBinding w:xpath="/document/body/Sgr_Beskrivelse" w:storeItemID="{EF2AC1A3-F3AD-4EAF-9E2E-E2FB94C30E62}"/>
                <w:text/>
              </w:sdtPr>
              <w:sdtEndPr/>
              <w:sdtContent>
                <w:bookmarkStart w:id="0" w:name="Sgr_Beskrivelse"/>
                <w:r w:rsidR="004E722B">
                  <w:rPr>
                    <w:rFonts w:ascii="Oslo Sans Office" w:hAnsi="Oslo Sans Office"/>
                    <w:vanish/>
                  </w:rPr>
                  <w:t xml:space="preserve"> </w:t>
                </w:r>
              </w:sdtContent>
            </w:sdt>
            <w:bookmarkEnd w:id="0"/>
          </w:p>
          <w:p w14:paraId="197596B5" w14:textId="03529B6A" w:rsidR="00DD0DCD" w:rsidRPr="00095EC1" w:rsidRDefault="008153BC" w:rsidP="00DD0DCD">
            <w:pPr>
              <w:pStyle w:val="Referanserbrev"/>
              <w:jc w:val="right"/>
              <w:rPr>
                <w:vanish/>
              </w:rPr>
            </w:pPr>
            <w:sdt>
              <w:sdtPr>
                <w:rPr>
                  <w:rFonts w:ascii="Oslo Sans Office" w:hAnsi="Oslo Sans Office"/>
                  <w:vanish/>
                </w:rPr>
                <w:alias w:val="Sdo_ParagrafID"/>
                <w:tag w:val="Sdo_ParagrafID"/>
                <w:id w:val="1116953533"/>
                <w:placeholder>
                  <w:docPart w:val="0918B3BA616E47718113C1FBC4CE452D"/>
                </w:placeholder>
                <w:dataBinding w:xpath="/document/body/Sdo_ParagrafID" w:storeItemID="{EF2AC1A3-F3AD-4EAF-9E2E-E2FB94C30E62}"/>
                <w:text/>
              </w:sdtPr>
              <w:sdtEndPr/>
              <w:sdtContent>
                <w:bookmarkStart w:id="1" w:name="Sdo_ParagrafID"/>
                <w:r w:rsidR="004E722B">
                  <w:rPr>
                    <w:rFonts w:ascii="Oslo Sans Office" w:hAnsi="Oslo Sans Office"/>
                    <w:vanish/>
                  </w:rPr>
                  <w:t xml:space="preserve"> </w:t>
                </w:r>
              </w:sdtContent>
            </w:sdt>
            <w:bookmarkEnd w:id="1"/>
          </w:p>
        </w:tc>
      </w:tr>
      <w:tr w:rsidR="003D4E99" w:rsidRPr="00992F33" w14:paraId="2B718080" w14:textId="77777777" w:rsidTr="003D4E99">
        <w:trPr>
          <w:trHeight w:val="435"/>
        </w:trPr>
        <w:tc>
          <w:tcPr>
            <w:tcW w:w="7090" w:type="dxa"/>
            <w:gridSpan w:val="6"/>
            <w:vMerge w:val="restart"/>
          </w:tcPr>
          <w:p w14:paraId="36867D6B" w14:textId="196B6AEA" w:rsidR="003D4E99" w:rsidRDefault="008153BC" w:rsidP="00A36354">
            <w:pPr>
              <w:pStyle w:val="Overskrift1"/>
            </w:pPr>
            <w:sdt>
              <w:sdtPr>
                <w:rPr>
                  <w:rFonts w:ascii="Oslo Sans Office" w:hAnsi="Oslo Sans Office"/>
                </w:rPr>
                <w:alias w:val="Sdo_Tittel"/>
                <w:tag w:val="Sdo_Tittel"/>
                <w:id w:val="1986044133"/>
                <w:placeholder>
                  <w:docPart w:val="2B6A2E0A9E864E018D9344724F5DC860"/>
                </w:placeholder>
                <w:dataBinding w:xpath="/document/body/Sdo_Tittel" w:storeItemID="{EF2AC1A3-F3AD-4EAF-9E2E-E2FB94C30E62}"/>
                <w15:color w:val="2A2859"/>
                <w:text/>
              </w:sdtPr>
              <w:sdtEndPr/>
              <w:sdtContent>
                <w:r w:rsidR="00E20146">
                  <w:rPr>
                    <w:rFonts w:ascii="Oslo Sans Office" w:hAnsi="Oslo Sans Office"/>
                  </w:rPr>
                  <w:t>Adamstuen omsorgssenter - heiser</w:t>
                </w:r>
              </w:sdtContent>
            </w:sdt>
          </w:p>
        </w:tc>
        <w:tc>
          <w:tcPr>
            <w:tcW w:w="2774" w:type="dxa"/>
            <w:gridSpan w:val="2"/>
            <w:vAlign w:val="bottom"/>
          </w:tcPr>
          <w:p w14:paraId="1BD091AE" w14:textId="2155FE85" w:rsidR="003D4E99" w:rsidRPr="00992F33" w:rsidRDefault="003D4E99" w:rsidP="003D4E99">
            <w:pPr>
              <w:pStyle w:val="Ingenmellomrom"/>
              <w:tabs>
                <w:tab w:val="right" w:pos="2774"/>
              </w:tabs>
            </w:pPr>
            <w:proofErr w:type="spellStart"/>
            <w:r w:rsidRPr="00992F33">
              <w:rPr>
                <w:rFonts w:ascii="Oslo Sans Office" w:hAnsi="Oslo Sans Office"/>
                <w:szCs w:val="16"/>
              </w:rPr>
              <w:t>Saksnr</w:t>
            </w:r>
            <w:proofErr w:type="spellEnd"/>
            <w:r w:rsidRPr="00992F33">
              <w:rPr>
                <w:rFonts w:ascii="Oslo Sans Office" w:hAnsi="Oslo Sans Office"/>
                <w:szCs w:val="16"/>
              </w:rPr>
              <w:t>.:</w:t>
            </w:r>
            <w:bookmarkStart w:id="2" w:name="Sas_ArkivsakID"/>
            <w:r w:rsidR="00A36354" w:rsidRPr="00992F33">
              <w:rPr>
                <w:rFonts w:ascii="Oslo Sans Office" w:hAnsi="Oslo Sans Office"/>
                <w:szCs w:val="16"/>
              </w:rPr>
              <w:t xml:space="preserve"> </w:t>
            </w:r>
            <w:bookmarkEnd w:id="2"/>
            <w:r w:rsidR="004E722B" w:rsidRPr="00992F33">
              <w:rPr>
                <w:rFonts w:ascii="Oslo Sans Office" w:hAnsi="Oslo Sans Office"/>
                <w:szCs w:val="16"/>
              </w:rPr>
              <w:t>25/6281</w:t>
            </w:r>
            <w:r w:rsidRPr="00992F33">
              <w:rPr>
                <w:rFonts w:ascii="Oslo Sans Office" w:hAnsi="Oslo Sans Office"/>
                <w:szCs w:val="16"/>
              </w:rPr>
              <w:tab/>
            </w:r>
          </w:p>
        </w:tc>
      </w:tr>
      <w:tr w:rsidR="003D4E99" w14:paraId="796E6C82" w14:textId="77777777" w:rsidTr="00E20146">
        <w:trPr>
          <w:trHeight w:val="413"/>
        </w:trPr>
        <w:tc>
          <w:tcPr>
            <w:tcW w:w="7090" w:type="dxa"/>
            <w:gridSpan w:val="6"/>
            <w:vMerge/>
          </w:tcPr>
          <w:p w14:paraId="38B9C7B1" w14:textId="77777777" w:rsidR="003D4E99" w:rsidRDefault="003D4E99" w:rsidP="00011BDC">
            <w:pPr>
              <w:pStyle w:val="Overskrift1"/>
              <w:rPr>
                <w:rFonts w:ascii="Oslo Sans Office" w:hAnsi="Oslo Sans Office"/>
              </w:rPr>
            </w:pPr>
          </w:p>
        </w:tc>
        <w:tc>
          <w:tcPr>
            <w:tcW w:w="2774" w:type="dxa"/>
            <w:gridSpan w:val="2"/>
          </w:tcPr>
          <w:p w14:paraId="4A2E9DF4" w14:textId="77777777" w:rsidR="003D4E99" w:rsidRDefault="003D4E99" w:rsidP="003D4E99">
            <w:pPr>
              <w:pStyle w:val="Ingenmellomrom"/>
              <w:tabs>
                <w:tab w:val="right" w:pos="2774"/>
              </w:tabs>
              <w:rPr>
                <w:rFonts w:ascii="Oslo Sans Office" w:hAnsi="Oslo Sans Office"/>
                <w:szCs w:val="16"/>
              </w:rPr>
            </w:pPr>
          </w:p>
        </w:tc>
      </w:tr>
      <w:tr w:rsidR="00011BDC" w14:paraId="5D03F590" w14:textId="77777777" w:rsidTr="001B2170">
        <w:trPr>
          <w:trHeight w:val="172"/>
        </w:trPr>
        <w:tc>
          <w:tcPr>
            <w:tcW w:w="1418" w:type="dxa"/>
          </w:tcPr>
          <w:p w14:paraId="7F85518D" w14:textId="77777777" w:rsidR="00011BDC" w:rsidRPr="00011BDC" w:rsidRDefault="00011BDC" w:rsidP="00011BDC">
            <w:pPr>
              <w:pStyle w:val="Overskrift1"/>
              <w:rPr>
                <w:rFonts w:ascii="Oslo Sans Office" w:hAnsi="Oslo Sans Office"/>
                <w:sz w:val="20"/>
                <w:szCs w:val="20"/>
              </w:rPr>
            </w:pPr>
            <w:r w:rsidRPr="00011BDC">
              <w:rPr>
                <w:rFonts w:ascii="Oslo Sans Office" w:hAnsi="Oslo Sans Office"/>
                <w:color w:val="auto"/>
                <w:sz w:val="20"/>
                <w:szCs w:val="20"/>
              </w:rPr>
              <w:t>Møtested</w:t>
            </w:r>
            <w:r>
              <w:rPr>
                <w:rFonts w:ascii="Oslo Sans Office" w:hAnsi="Oslo Sans Office"/>
                <w:color w:val="auto"/>
                <w:sz w:val="20"/>
                <w:szCs w:val="20"/>
              </w:rPr>
              <w:t>:</w:t>
            </w:r>
          </w:p>
        </w:tc>
        <w:tc>
          <w:tcPr>
            <w:tcW w:w="3107" w:type="dxa"/>
          </w:tcPr>
          <w:p w14:paraId="68D7D3EC" w14:textId="5FCFBCBC" w:rsidR="00011BDC" w:rsidRDefault="00E20146" w:rsidP="0041004E">
            <w:pPr>
              <w:pStyle w:val="Ingenmellomrom"/>
              <w:rPr>
                <w:rFonts w:ascii="Oslo Sans Office" w:hAnsi="Oslo Sans Office"/>
                <w:szCs w:val="16"/>
              </w:rPr>
            </w:pPr>
            <w:r>
              <w:rPr>
                <w:rFonts w:ascii="Oslo Sans Office" w:hAnsi="Oslo Sans Office"/>
                <w:szCs w:val="16"/>
              </w:rPr>
              <w:t>Kirkeveien 161</w:t>
            </w:r>
          </w:p>
        </w:tc>
        <w:tc>
          <w:tcPr>
            <w:tcW w:w="603" w:type="dxa"/>
          </w:tcPr>
          <w:p w14:paraId="6B613430" w14:textId="77777777" w:rsidR="00011BDC" w:rsidRDefault="00011BDC" w:rsidP="0041004E">
            <w:pPr>
              <w:pStyle w:val="Ingenmellomrom"/>
              <w:rPr>
                <w:rFonts w:ascii="Oslo Sans Office" w:hAnsi="Oslo Sans Office"/>
                <w:szCs w:val="16"/>
              </w:rPr>
            </w:pPr>
            <w:r>
              <w:rPr>
                <w:rFonts w:ascii="Oslo Sans Office" w:hAnsi="Oslo Sans Office"/>
                <w:szCs w:val="16"/>
              </w:rPr>
              <w:t>Dato:</w:t>
            </w:r>
          </w:p>
        </w:tc>
        <w:sdt>
          <w:sdtPr>
            <w:rPr>
              <w:rFonts w:ascii="Oslo Sans Office" w:hAnsi="Oslo Sans Office"/>
              <w:szCs w:val="16"/>
            </w:rPr>
            <w:id w:val="643392889"/>
            <w:placeholder>
              <w:docPart w:val="2FC28E2874784311B4E040405E249A74"/>
            </w:placeholder>
            <w:date w:fullDate="2026-05-19T00:00:00Z"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962" w:type="dxa"/>
                <w:gridSpan w:val="3"/>
              </w:tcPr>
              <w:p w14:paraId="0B1C1066" w14:textId="6CBF227B" w:rsidR="00011BDC" w:rsidRDefault="00E20146" w:rsidP="0041004E">
                <w:pPr>
                  <w:pStyle w:val="Ingenmellomrom"/>
                  <w:rPr>
                    <w:rFonts w:ascii="Oslo Sans Office" w:hAnsi="Oslo Sans Office"/>
                    <w:szCs w:val="16"/>
                  </w:rPr>
                </w:pPr>
                <w:r>
                  <w:rPr>
                    <w:rFonts w:ascii="Oslo Sans Office" w:hAnsi="Oslo Sans Office"/>
                    <w:szCs w:val="16"/>
                  </w:rPr>
                  <w:t>19.05.2026</w:t>
                </w:r>
              </w:p>
            </w:tc>
          </w:sdtContent>
        </w:sdt>
        <w:tc>
          <w:tcPr>
            <w:tcW w:w="603" w:type="dxa"/>
          </w:tcPr>
          <w:p w14:paraId="4EADCF61" w14:textId="75CB8B1A" w:rsidR="00011BDC" w:rsidRDefault="00011BDC" w:rsidP="0041004E">
            <w:pPr>
              <w:pStyle w:val="Ingenmellomrom"/>
              <w:rPr>
                <w:rFonts w:ascii="Oslo Sans Office" w:hAnsi="Oslo Sans Office"/>
                <w:szCs w:val="16"/>
              </w:rPr>
            </w:pPr>
            <w:r>
              <w:rPr>
                <w:rFonts w:ascii="Oslo Sans Office" w:hAnsi="Oslo Sans Office"/>
                <w:szCs w:val="16"/>
              </w:rPr>
              <w:t>Kl.:</w:t>
            </w:r>
          </w:p>
        </w:tc>
        <w:tc>
          <w:tcPr>
            <w:tcW w:w="2171" w:type="dxa"/>
          </w:tcPr>
          <w:p w14:paraId="225975AB" w14:textId="35A7D356" w:rsidR="00011BDC" w:rsidRDefault="00E20146" w:rsidP="0041004E">
            <w:pPr>
              <w:pStyle w:val="Ingenmellomrom"/>
              <w:rPr>
                <w:rFonts w:ascii="Oslo Sans Office" w:hAnsi="Oslo Sans Office"/>
                <w:szCs w:val="16"/>
              </w:rPr>
            </w:pPr>
            <w:r>
              <w:t>12.00</w:t>
            </w:r>
          </w:p>
        </w:tc>
      </w:tr>
      <w:tr w:rsidR="001F444B" w14:paraId="1FCF90B7" w14:textId="76737320" w:rsidTr="001B2170">
        <w:trPr>
          <w:trHeight w:val="172"/>
        </w:trPr>
        <w:tc>
          <w:tcPr>
            <w:tcW w:w="1418" w:type="dxa"/>
          </w:tcPr>
          <w:p w14:paraId="3C5B827F" w14:textId="361827D9" w:rsidR="001F444B" w:rsidRDefault="001F444B" w:rsidP="0041004E">
            <w:pPr>
              <w:pStyle w:val="Ingenmellomrom"/>
            </w:pPr>
            <w:r>
              <w:t>Referent</w:t>
            </w:r>
          </w:p>
        </w:tc>
        <w:sdt>
          <w:sdtPr>
            <w:rPr>
              <w:rFonts w:ascii="Oslo Sans Office" w:hAnsi="Oslo Sans Office"/>
              <w:szCs w:val="16"/>
            </w:rPr>
            <w:alias w:val="Sbr_Navn"/>
            <w:tag w:val="Sbr_Navn"/>
            <w:id w:val="1493911161"/>
            <w:placeholder>
              <w:docPart w:val="D297380754514E02B1A30FD2C38EB479"/>
            </w:placeholder>
            <w:dataBinding w:xpath="/document/body/Sbr_Navn" w:storeItemID="{EF2AC1A3-F3AD-4EAF-9E2E-E2FB94C30E62}"/>
            <w:text/>
          </w:sdtPr>
          <w:sdtEndPr/>
          <w:sdtContent>
            <w:bookmarkStart w:id="3" w:name="Sbr_Navn" w:displacedByCustomXml="prev"/>
            <w:tc>
              <w:tcPr>
                <w:tcW w:w="4766" w:type="dxa"/>
                <w:gridSpan w:val="3"/>
              </w:tcPr>
              <w:p w14:paraId="1DAA0D5E" w14:textId="1C4EEF68" w:rsidR="001F444B" w:rsidRDefault="00E20146" w:rsidP="0041004E">
                <w:pPr>
                  <w:pStyle w:val="Ingenmellomrom"/>
                </w:pPr>
                <w:r>
                  <w:rPr>
                    <w:rFonts w:ascii="Oslo Sans Office" w:hAnsi="Oslo Sans Office"/>
                    <w:szCs w:val="16"/>
                  </w:rPr>
                  <w:t>Frank</w:t>
                </w:r>
                <w:r w:rsidR="00992F33">
                  <w:rPr>
                    <w:rFonts w:ascii="Oslo Sans Office" w:hAnsi="Oslo Sans Office"/>
                    <w:szCs w:val="16"/>
                  </w:rPr>
                  <w:t xml:space="preserve"> </w:t>
                </w:r>
                <w:r>
                  <w:rPr>
                    <w:rFonts w:ascii="Oslo Sans Office" w:hAnsi="Oslo Sans Office"/>
                    <w:szCs w:val="16"/>
                  </w:rPr>
                  <w:t>Thommesen</w:t>
                </w:r>
              </w:p>
            </w:tc>
          </w:sdtContent>
        </w:sdt>
        <w:bookmarkEnd w:id="3"/>
        <w:tc>
          <w:tcPr>
            <w:tcW w:w="1509" w:type="dxa"/>
            <w:gridSpan w:val="3"/>
          </w:tcPr>
          <w:p w14:paraId="461479A7" w14:textId="0A9F48F8" w:rsidR="001F444B" w:rsidRPr="001B622C" w:rsidRDefault="001F444B" w:rsidP="0041004E">
            <w:pPr>
              <w:pStyle w:val="Ingenmellomrom"/>
            </w:pPr>
            <w:r w:rsidRPr="001B622C">
              <w:t>Referatdato:</w:t>
            </w:r>
          </w:p>
        </w:tc>
        <w:tc>
          <w:tcPr>
            <w:tcW w:w="2171" w:type="dxa"/>
          </w:tcPr>
          <w:p w14:paraId="1A8BCC38" w14:textId="3E345214" w:rsidR="001F444B" w:rsidRPr="001B622C" w:rsidRDefault="008153BC" w:rsidP="0041004E">
            <w:pPr>
              <w:pStyle w:val="Ingenmellomrom"/>
            </w:pPr>
            <w:sdt>
              <w:sdtPr>
                <w:rPr>
                  <w:rFonts w:ascii="Oslo Sans Office" w:hAnsi="Oslo Sans Office"/>
                  <w:szCs w:val="16"/>
                </w:rPr>
                <w:alias w:val="Sdo_DokDato"/>
                <w:tag w:val="Sdo_DokDato"/>
                <w:id w:val="1726563340"/>
                <w:placeholder>
                  <w:docPart w:val="53336DB8024943E191AF9DCB2C722979"/>
                </w:placeholder>
                <w:dataBinding w:xpath="/document/body/Sdo_DokDato" w:storeItemID="{EF2AC1A3-F3AD-4EAF-9E2E-E2FB94C30E62}"/>
                <w:text/>
              </w:sdtPr>
              <w:sdtEndPr/>
              <w:sdtContent>
                <w:bookmarkStart w:id="4" w:name="Sdo_DokDato"/>
                <w:r w:rsidR="001B622C" w:rsidRPr="001B622C">
                  <w:rPr>
                    <w:rFonts w:ascii="Oslo Sans Office" w:hAnsi="Oslo Sans Office"/>
                    <w:szCs w:val="16"/>
                  </w:rPr>
                  <w:t>19.05.2026</w:t>
                </w:r>
              </w:sdtContent>
            </w:sdt>
            <w:bookmarkEnd w:id="4"/>
          </w:p>
        </w:tc>
      </w:tr>
      <w:tr w:rsidR="004321B3" w14:paraId="6582C89D" w14:textId="77777777" w:rsidTr="00996DAE">
        <w:trPr>
          <w:trHeight w:val="80"/>
        </w:trPr>
        <w:tc>
          <w:tcPr>
            <w:tcW w:w="9864" w:type="dxa"/>
            <w:gridSpan w:val="8"/>
          </w:tcPr>
          <w:p w14:paraId="715F0654" w14:textId="6AEF1DFF" w:rsidR="004321B3" w:rsidRDefault="004321B3" w:rsidP="001B2170">
            <w:pPr>
              <w:pStyle w:val="Referanserbrev"/>
              <w:tabs>
                <w:tab w:val="left" w:pos="2115"/>
                <w:tab w:val="right" w:pos="9864"/>
              </w:tabs>
              <w:ind w:right="142"/>
            </w:pPr>
            <w:r>
              <w:tab/>
            </w:r>
            <w:r>
              <w:tab/>
              <w:t xml:space="preserve"> </w:t>
            </w:r>
            <w:r>
              <w:rPr>
                <w:rFonts w:ascii="Oslo Sans Office" w:hAnsi="Oslo Sans Office"/>
                <w:szCs w:val="16"/>
              </w:rPr>
              <w:t xml:space="preserve"> </w:t>
            </w:r>
          </w:p>
        </w:tc>
      </w:tr>
      <w:tr w:rsidR="00E20146" w14:paraId="6975AC53" w14:textId="77777777" w:rsidTr="00BE074F">
        <w:trPr>
          <w:trHeight w:val="1176"/>
        </w:trPr>
        <w:tc>
          <w:tcPr>
            <w:tcW w:w="9864" w:type="dxa"/>
            <w:gridSpan w:val="8"/>
          </w:tcPr>
          <w:p w14:paraId="2F40F14C" w14:textId="15E1549D" w:rsidR="00E20146" w:rsidRPr="004321B3" w:rsidRDefault="00E20146" w:rsidP="004321B3">
            <w:pPr>
              <w:spacing w:after="0" w:line="240" w:lineRule="auto"/>
              <w:rPr>
                <w:rFonts w:cs="Calibri"/>
                <w:vanish/>
                <w:sz w:val="22"/>
                <w:lang w:eastAsia="nn-NO"/>
              </w:rPr>
            </w:pPr>
            <w:r>
              <w:rPr>
                <w:rFonts w:cs="Calibri"/>
                <w:sz w:val="22"/>
                <w:lang w:eastAsia="nn-NO"/>
              </w:rPr>
              <w:t xml:space="preserve">Lastes opp i KGV som del av konkurransegrunnlag </w:t>
            </w:r>
          </w:p>
        </w:tc>
      </w:tr>
    </w:tbl>
    <w:tbl>
      <w:tblPr>
        <w:tblW w:w="969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8959"/>
      </w:tblGrid>
      <w:tr w:rsidR="00E20146" w:rsidRPr="00571D1A" w14:paraId="0A2C4E00" w14:textId="77777777" w:rsidTr="00E20146">
        <w:trPr>
          <w:trHeight w:val="340"/>
          <w:tblHeader/>
        </w:trPr>
        <w:tc>
          <w:tcPr>
            <w:tcW w:w="738" w:type="dxa"/>
            <w:shd w:val="clear" w:color="auto" w:fill="F2F2F2"/>
            <w:vAlign w:val="center"/>
          </w:tcPr>
          <w:p w14:paraId="3AFEFFE6" w14:textId="77777777" w:rsidR="00E20146" w:rsidRPr="001F444B" w:rsidRDefault="00E20146" w:rsidP="00630AC5">
            <w:pPr>
              <w:pStyle w:val="Tabelltekst"/>
              <w:spacing w:before="0" w:after="0"/>
              <w:ind w:left="0"/>
              <w:rPr>
                <w:rFonts w:ascii="Oslo Sans Office" w:hAnsi="Oslo Sans Office"/>
                <w:b/>
              </w:rPr>
            </w:pPr>
            <w:r w:rsidRPr="001F444B">
              <w:rPr>
                <w:rFonts w:ascii="Oslo Sans Office" w:hAnsi="Oslo Sans Office"/>
                <w:b/>
              </w:rPr>
              <w:t>Sak</w:t>
            </w:r>
          </w:p>
        </w:tc>
        <w:tc>
          <w:tcPr>
            <w:tcW w:w="8959" w:type="dxa"/>
            <w:shd w:val="clear" w:color="auto" w:fill="F2F2F2"/>
            <w:vAlign w:val="center"/>
          </w:tcPr>
          <w:p w14:paraId="63ABEA34" w14:textId="77777777" w:rsidR="00E20146" w:rsidRPr="001F444B" w:rsidRDefault="00E20146" w:rsidP="00630AC5">
            <w:pPr>
              <w:pStyle w:val="Tabelltekst"/>
              <w:spacing w:before="0" w:after="0"/>
              <w:ind w:left="0"/>
              <w:rPr>
                <w:rFonts w:ascii="Oslo Sans Office" w:hAnsi="Oslo Sans Office"/>
                <w:b/>
              </w:rPr>
            </w:pPr>
            <w:r w:rsidRPr="001F444B">
              <w:rPr>
                <w:rFonts w:ascii="Oslo Sans Office" w:hAnsi="Oslo Sans Office"/>
                <w:b/>
              </w:rPr>
              <w:t>Tekst</w:t>
            </w:r>
          </w:p>
        </w:tc>
      </w:tr>
      <w:tr w:rsidR="00E20146" w:rsidRPr="0083743D" w14:paraId="74279B70" w14:textId="77777777" w:rsidTr="00E20146">
        <w:trPr>
          <w:trHeight w:val="340"/>
        </w:trPr>
        <w:tc>
          <w:tcPr>
            <w:tcW w:w="738" w:type="dxa"/>
          </w:tcPr>
          <w:p w14:paraId="60B90DF8" w14:textId="77777777" w:rsidR="00E20146" w:rsidRPr="001F444B" w:rsidRDefault="00E20146" w:rsidP="00630AC5">
            <w:pPr>
              <w:pStyle w:val="Tabelltekst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Oslo Sans Office" w:hAnsi="Oslo Sans Office"/>
              </w:rPr>
            </w:pPr>
          </w:p>
        </w:tc>
        <w:tc>
          <w:tcPr>
            <w:tcW w:w="8959" w:type="dxa"/>
          </w:tcPr>
          <w:p w14:paraId="319E7686" w14:textId="77777777" w:rsidR="00E20146" w:rsidRP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  <w:b/>
                <w:bCs/>
              </w:rPr>
              <w:t>Generelt</w:t>
            </w:r>
            <w:r>
              <w:rPr>
                <w:rFonts w:ascii="Oslo Sans Office" w:hAnsi="Oslo Sans Office"/>
              </w:rPr>
              <w:br/>
            </w:r>
            <w:r>
              <w:rPr>
                <w:rFonts w:ascii="Oslo Sans Office" w:hAnsi="Oslo Sans Office"/>
              </w:rPr>
              <w:br/>
            </w:r>
            <w:r w:rsidRPr="00E20146">
              <w:rPr>
                <w:rFonts w:ascii="Oslo Sans Office" w:hAnsi="Oslo Sans Office"/>
              </w:rPr>
              <w:t>Det ble gjennomført tilbudsbefaring i forbindelse med anskaffelse av:</w:t>
            </w:r>
          </w:p>
          <w:p w14:paraId="2735B957" w14:textId="0E694FB3" w:rsidR="00E20146" w:rsidRPr="00E20146" w:rsidRDefault="00E20146" w:rsidP="00E20146">
            <w:pPr>
              <w:pStyle w:val="Tabelltekst"/>
              <w:numPr>
                <w:ilvl w:val="0"/>
                <w:numId w:val="4"/>
              </w:numPr>
              <w:spacing w:before="0"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E</w:t>
            </w:r>
            <w:r w:rsidRPr="00E20146">
              <w:rPr>
                <w:rFonts w:ascii="Oslo Sans Office" w:hAnsi="Oslo Sans Office"/>
              </w:rPr>
              <w:t>tablering av ny utvendig sengeheis</w:t>
            </w:r>
          </w:p>
          <w:p w14:paraId="5313FD18" w14:textId="5ADCF371" w:rsidR="00E20146" w:rsidRPr="00E20146" w:rsidRDefault="00E20146" w:rsidP="00E20146">
            <w:pPr>
              <w:pStyle w:val="Tabelltekst"/>
              <w:numPr>
                <w:ilvl w:val="0"/>
                <w:numId w:val="4"/>
              </w:numPr>
              <w:spacing w:before="0"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R</w:t>
            </w:r>
            <w:r w:rsidRPr="00E20146">
              <w:rPr>
                <w:rFonts w:ascii="Oslo Sans Office" w:hAnsi="Oslo Sans Office"/>
              </w:rPr>
              <w:t xml:space="preserve">ehabilitering av eksisterende vareheis </w:t>
            </w:r>
          </w:p>
          <w:p w14:paraId="40E16E4A" w14:textId="288641FB" w:rsidR="00E20146" w:rsidRDefault="00E20146" w:rsidP="00E20146">
            <w:pPr>
              <w:pStyle w:val="Tabelltekst"/>
              <w:numPr>
                <w:ilvl w:val="0"/>
                <w:numId w:val="4"/>
              </w:numPr>
              <w:spacing w:before="0"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D</w:t>
            </w:r>
            <w:r w:rsidRPr="00E20146">
              <w:rPr>
                <w:rFonts w:ascii="Oslo Sans Office" w:hAnsi="Oslo Sans Office"/>
              </w:rPr>
              <w:t xml:space="preserve">emontering og avstenging av eksisterende personheis </w:t>
            </w:r>
          </w:p>
          <w:p w14:paraId="2C381203" w14:textId="77777777" w:rsidR="0029430C" w:rsidRPr="00E20146" w:rsidRDefault="0029430C" w:rsidP="0029430C">
            <w:pPr>
              <w:pStyle w:val="Tabelltekst"/>
              <w:spacing w:before="0" w:after="0"/>
              <w:ind w:left="720"/>
              <w:rPr>
                <w:rFonts w:ascii="Oslo Sans Office" w:hAnsi="Oslo Sans Office"/>
              </w:rPr>
            </w:pPr>
          </w:p>
          <w:p w14:paraId="2350EE4B" w14:textId="3611A106" w:rsidR="00E20146" w:rsidRPr="00E20146" w:rsidRDefault="00E20146" w:rsidP="00E20146">
            <w:pPr>
              <w:pStyle w:val="Tabelltekst"/>
              <w:spacing w:before="0"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Det ble opplyst at bygget</w:t>
            </w:r>
            <w:r>
              <w:rPr>
                <w:rFonts w:ascii="Oslo Sans Office" w:hAnsi="Oslo Sans Office"/>
              </w:rPr>
              <w:t xml:space="preserve"> er</w:t>
            </w:r>
            <w:r w:rsidRPr="00E20146">
              <w:rPr>
                <w:rFonts w:ascii="Oslo Sans Office" w:hAnsi="Oslo Sans Office"/>
              </w:rPr>
              <w:t xml:space="preserve"> tømt for brukere i byggeperioden</w:t>
            </w:r>
          </w:p>
          <w:p w14:paraId="3659D73C" w14:textId="72D26BD0" w:rsidR="00E20146" w:rsidRPr="001F444B" w:rsidRDefault="00E20146" w:rsidP="00630AC5">
            <w:pPr>
              <w:pStyle w:val="Tabelltekst"/>
              <w:spacing w:before="0" w:after="0"/>
              <w:ind w:left="0"/>
              <w:rPr>
                <w:rFonts w:ascii="Oslo Sans Office" w:hAnsi="Oslo Sans Office"/>
              </w:rPr>
            </w:pPr>
          </w:p>
        </w:tc>
      </w:tr>
      <w:tr w:rsidR="00E20146" w:rsidRPr="0083743D" w14:paraId="2CE2A587" w14:textId="77777777" w:rsidTr="00E20146">
        <w:trPr>
          <w:trHeight w:val="340"/>
        </w:trPr>
        <w:tc>
          <w:tcPr>
            <w:tcW w:w="738" w:type="dxa"/>
          </w:tcPr>
          <w:p w14:paraId="099DA2E2" w14:textId="77777777" w:rsidR="00E20146" w:rsidRPr="001F444B" w:rsidRDefault="00E20146" w:rsidP="00630AC5">
            <w:pPr>
              <w:pStyle w:val="Tabelltekst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Oslo Sans Office" w:hAnsi="Oslo Sans Office"/>
              </w:rPr>
            </w:pPr>
          </w:p>
        </w:tc>
        <w:tc>
          <w:tcPr>
            <w:tcW w:w="8959" w:type="dxa"/>
          </w:tcPr>
          <w:p w14:paraId="62E339DD" w14:textId="5D9E48BC" w:rsidR="00E20146" w:rsidRP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  <w:b/>
                <w:bCs/>
              </w:rPr>
              <w:t>Gjennomgåtte områder</w:t>
            </w:r>
            <w:r>
              <w:rPr>
                <w:rFonts w:ascii="Oslo Sans Office" w:hAnsi="Oslo Sans Office"/>
              </w:rPr>
              <w:br/>
            </w:r>
            <w:r>
              <w:rPr>
                <w:rFonts w:ascii="Oslo Sans Office" w:hAnsi="Oslo Sans Office"/>
              </w:rPr>
              <w:br/>
            </w:r>
            <w:r w:rsidRPr="00E20146">
              <w:rPr>
                <w:rFonts w:ascii="Oslo Sans Office" w:hAnsi="Oslo Sans Office"/>
              </w:rPr>
              <w:t>Følgende områder og forhold ble gjennomgått på befaringen:</w:t>
            </w:r>
          </w:p>
          <w:p w14:paraId="422FC015" w14:textId="63B5F26D" w:rsidR="00E20146" w:rsidRPr="00E20146" w:rsidRDefault="00E20146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E</w:t>
            </w:r>
            <w:r w:rsidRPr="00E20146">
              <w:rPr>
                <w:rFonts w:ascii="Oslo Sans Office" w:hAnsi="Oslo Sans Office"/>
              </w:rPr>
              <w:t>ksisterende vareheis</w:t>
            </w:r>
          </w:p>
          <w:p w14:paraId="3CE8B594" w14:textId="770E1A26" w:rsidR="00E20146" w:rsidRDefault="00E20146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E</w:t>
            </w:r>
            <w:r w:rsidRPr="00E20146">
              <w:rPr>
                <w:rFonts w:ascii="Oslo Sans Office" w:hAnsi="Oslo Sans Office"/>
              </w:rPr>
              <w:t xml:space="preserve">ksisterende personheis </w:t>
            </w:r>
          </w:p>
          <w:p w14:paraId="4E2318D6" w14:textId="2C85E8A1" w:rsidR="001E74C8" w:rsidRPr="00E20146" w:rsidRDefault="001E74C8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 xml:space="preserve">Rivning </w:t>
            </w:r>
            <w:r w:rsidR="00957C9D">
              <w:rPr>
                <w:rFonts w:ascii="Oslo Sans Office" w:hAnsi="Oslo Sans Office"/>
              </w:rPr>
              <w:t>påbygg</w:t>
            </w:r>
          </w:p>
          <w:p w14:paraId="468AC156" w14:textId="2F87E830" w:rsidR="00E20146" w:rsidRPr="00E20146" w:rsidRDefault="00E20146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P</w:t>
            </w:r>
            <w:r w:rsidRPr="00E20146">
              <w:rPr>
                <w:rFonts w:ascii="Oslo Sans Office" w:hAnsi="Oslo Sans Office"/>
              </w:rPr>
              <w:t>lanlagt plassering av ny utvendig heis</w:t>
            </w:r>
          </w:p>
          <w:p w14:paraId="5427E086" w14:textId="05073B73" w:rsidR="00E20146" w:rsidRPr="00E20146" w:rsidRDefault="00E20146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Ri</w:t>
            </w:r>
            <w:r w:rsidRPr="00E20146">
              <w:rPr>
                <w:rFonts w:ascii="Oslo Sans Office" w:hAnsi="Oslo Sans Office"/>
              </w:rPr>
              <w:t>gg- og adkomstforhold</w:t>
            </w:r>
          </w:p>
          <w:p w14:paraId="18DD5E2E" w14:textId="351150C2" w:rsidR="00E20146" w:rsidRPr="00E20146" w:rsidRDefault="00E20146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T</w:t>
            </w:r>
            <w:r w:rsidRPr="00E20146">
              <w:rPr>
                <w:rFonts w:ascii="Oslo Sans Office" w:hAnsi="Oslo Sans Office"/>
              </w:rPr>
              <w:t xml:space="preserve">ilkomst for varelevering og kran/løfteoperasjoner </w:t>
            </w:r>
          </w:p>
          <w:p w14:paraId="7446D772" w14:textId="1CD0E6EE" w:rsidR="00E20146" w:rsidRPr="00E20146" w:rsidRDefault="00E20146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E</w:t>
            </w:r>
            <w:r w:rsidRPr="00E20146">
              <w:rPr>
                <w:rFonts w:ascii="Oslo Sans Office" w:hAnsi="Oslo Sans Office"/>
              </w:rPr>
              <w:t>ksisterende terreng og uteområder</w:t>
            </w:r>
          </w:p>
          <w:p w14:paraId="5CC426B9" w14:textId="2196377E" w:rsidR="00E20146" w:rsidRPr="00E20146" w:rsidRDefault="00E20146" w:rsidP="00E20146">
            <w:pPr>
              <w:pStyle w:val="Tabelltekst"/>
              <w:numPr>
                <w:ilvl w:val="0"/>
                <w:numId w:val="5"/>
              </w:numPr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F</w:t>
            </w:r>
            <w:r w:rsidRPr="00E20146">
              <w:rPr>
                <w:rFonts w:ascii="Oslo Sans Office" w:hAnsi="Oslo Sans Office"/>
              </w:rPr>
              <w:t>orhold knyttet til vern/byantikvar</w:t>
            </w:r>
          </w:p>
          <w:p w14:paraId="28D72AC5" w14:textId="77777777" w:rsid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</w:p>
          <w:p w14:paraId="7F7E5FCF" w14:textId="6C0E8037" w:rsidR="00B775FF" w:rsidRDefault="00B775FF" w:rsidP="002D780A">
            <w:pPr>
              <w:pStyle w:val="Tabelltekst"/>
              <w:spacing w:after="0"/>
              <w:ind w:left="0"/>
              <w:rPr>
                <w:rFonts w:ascii="Oslo Sans Office" w:hAnsi="Oslo Sans Office"/>
              </w:rPr>
            </w:pPr>
          </w:p>
        </w:tc>
      </w:tr>
      <w:tr w:rsidR="00E20146" w:rsidRPr="0083743D" w14:paraId="500F6E07" w14:textId="77777777" w:rsidTr="00E20146">
        <w:trPr>
          <w:trHeight w:val="340"/>
        </w:trPr>
        <w:tc>
          <w:tcPr>
            <w:tcW w:w="738" w:type="dxa"/>
          </w:tcPr>
          <w:p w14:paraId="23E11E66" w14:textId="77777777" w:rsidR="00E20146" w:rsidRPr="001F444B" w:rsidRDefault="00E20146" w:rsidP="00630AC5">
            <w:pPr>
              <w:pStyle w:val="Tabelltekst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Oslo Sans Office" w:hAnsi="Oslo Sans Office"/>
              </w:rPr>
            </w:pPr>
          </w:p>
        </w:tc>
        <w:tc>
          <w:tcPr>
            <w:tcW w:w="8959" w:type="dxa"/>
          </w:tcPr>
          <w:p w14:paraId="3A432D56" w14:textId="77777777" w:rsid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  <w:b/>
                <w:bCs/>
              </w:rPr>
            </w:pPr>
            <w:r w:rsidRPr="00E20146">
              <w:rPr>
                <w:rFonts w:ascii="Oslo Sans Office" w:hAnsi="Oslo Sans Office"/>
                <w:b/>
                <w:bCs/>
              </w:rPr>
              <w:t>Informasjon gitt på befaring</w:t>
            </w:r>
          </w:p>
          <w:p w14:paraId="3F19877A" w14:textId="77777777" w:rsidR="00017A7D" w:rsidRPr="00E20146" w:rsidRDefault="00017A7D" w:rsidP="00E20146">
            <w:pPr>
              <w:pStyle w:val="Tabelltekst"/>
              <w:spacing w:after="0"/>
              <w:rPr>
                <w:rFonts w:ascii="Oslo Sans Office" w:hAnsi="Oslo Sans Office"/>
                <w:b/>
                <w:bCs/>
              </w:rPr>
            </w:pPr>
          </w:p>
          <w:p w14:paraId="4E53E7E8" w14:textId="77777777" w:rsidR="00E20146" w:rsidRP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Det ble blant annet opplyst følgende:</w:t>
            </w:r>
          </w:p>
          <w:p w14:paraId="03F48BD2" w14:textId="1DE924AD" w:rsidR="00E20146" w:rsidRPr="00E20146" w:rsidRDefault="00E20146" w:rsidP="00E20146">
            <w:pPr>
              <w:pStyle w:val="Tabelltekst"/>
              <w:numPr>
                <w:ilvl w:val="0"/>
                <w:numId w:val="6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Konkurransen gjennomføres som totalentreprise etter NS 8407</w:t>
            </w:r>
          </w:p>
          <w:p w14:paraId="57A4B747" w14:textId="0246966F" w:rsidR="00E20146" w:rsidRPr="00E20146" w:rsidRDefault="00E20146" w:rsidP="00E20146">
            <w:pPr>
              <w:pStyle w:val="Tabelltekst"/>
              <w:numPr>
                <w:ilvl w:val="0"/>
                <w:numId w:val="6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Prosjektet vil måtte koordineres mot parallell ventilasjonsentreprise</w:t>
            </w:r>
          </w:p>
          <w:p w14:paraId="6517FD47" w14:textId="3028B049" w:rsidR="00E20146" w:rsidRPr="00E20146" w:rsidRDefault="00E20146" w:rsidP="00E20146">
            <w:pPr>
              <w:pStyle w:val="Tabelltekst"/>
              <w:numPr>
                <w:ilvl w:val="0"/>
                <w:numId w:val="6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Alle spørsmål skal stilles skriftlig via KGV</w:t>
            </w:r>
          </w:p>
          <w:p w14:paraId="645C6881" w14:textId="21D44D2B" w:rsidR="00E20146" w:rsidRPr="00E20146" w:rsidRDefault="00E20146" w:rsidP="00E20146">
            <w:pPr>
              <w:pStyle w:val="Tabelltekst"/>
              <w:numPr>
                <w:ilvl w:val="0"/>
                <w:numId w:val="6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Eventuelle svar og presiseringer vil bli distribuert til alle tilbydere via KGV</w:t>
            </w:r>
          </w:p>
          <w:p w14:paraId="4822034A" w14:textId="15C5D44D" w:rsidR="00E20146" w:rsidRPr="00E20146" w:rsidRDefault="00E20146" w:rsidP="00E20146">
            <w:pPr>
              <w:pStyle w:val="Tabelltekst"/>
              <w:numPr>
                <w:ilvl w:val="0"/>
                <w:numId w:val="6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Tilbyder er selv ansvarlig for kontrollmål og vurdering av logistikk, rigg og gjennomførbarhe</w:t>
            </w:r>
            <w:r>
              <w:rPr>
                <w:rFonts w:ascii="Oslo Sans Office" w:hAnsi="Oslo Sans Office"/>
              </w:rPr>
              <w:t>t</w:t>
            </w:r>
          </w:p>
          <w:p w14:paraId="0E58023A" w14:textId="56FC7F87" w:rsid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</w:p>
        </w:tc>
      </w:tr>
      <w:tr w:rsidR="00E20146" w:rsidRPr="0083743D" w14:paraId="29980CF0" w14:textId="77777777" w:rsidTr="00E20146">
        <w:trPr>
          <w:trHeight w:val="340"/>
        </w:trPr>
        <w:tc>
          <w:tcPr>
            <w:tcW w:w="738" w:type="dxa"/>
          </w:tcPr>
          <w:p w14:paraId="0632B343" w14:textId="77777777" w:rsidR="00E20146" w:rsidRPr="001F444B" w:rsidRDefault="00E20146" w:rsidP="00630AC5">
            <w:pPr>
              <w:pStyle w:val="Tabelltekst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Oslo Sans Office" w:hAnsi="Oslo Sans Office"/>
              </w:rPr>
            </w:pPr>
          </w:p>
        </w:tc>
        <w:tc>
          <w:tcPr>
            <w:tcW w:w="8959" w:type="dxa"/>
          </w:tcPr>
          <w:p w14:paraId="37D55019" w14:textId="5D44A071" w:rsid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Spørsmål og avklaringer</w:t>
            </w:r>
            <w:r>
              <w:rPr>
                <w:rFonts w:ascii="Oslo Sans Office" w:hAnsi="Oslo Sans Office"/>
              </w:rPr>
              <w:br/>
            </w:r>
          </w:p>
          <w:tbl>
            <w:tblPr>
              <w:tblStyle w:val="Tabellrutenett"/>
              <w:tblW w:w="0" w:type="auto"/>
              <w:tblInd w:w="113" w:type="dxa"/>
              <w:tblLook w:val="04A0" w:firstRow="1" w:lastRow="0" w:firstColumn="1" w:lastColumn="0" w:noHBand="0" w:noVBand="1"/>
            </w:tblPr>
            <w:tblGrid>
              <w:gridCol w:w="4366"/>
              <w:gridCol w:w="4367"/>
            </w:tblGrid>
            <w:tr w:rsidR="00E20146" w14:paraId="7F890EF3" w14:textId="77777777" w:rsidTr="00E20146">
              <w:tc>
                <w:tcPr>
                  <w:tcW w:w="4366" w:type="dxa"/>
                </w:tcPr>
                <w:p w14:paraId="3C6E4F68" w14:textId="0CEFDDB9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  <w:r>
                    <w:rPr>
                      <w:rFonts w:ascii="Oslo Sans Office" w:hAnsi="Oslo Sans Office"/>
                    </w:rPr>
                    <w:t>Spørsmål</w:t>
                  </w:r>
                </w:p>
              </w:tc>
              <w:tc>
                <w:tcPr>
                  <w:tcW w:w="4367" w:type="dxa"/>
                </w:tcPr>
                <w:p w14:paraId="6EE919A0" w14:textId="5C33CD6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  <w:r>
                    <w:rPr>
                      <w:rFonts w:ascii="Oslo Sans Office" w:hAnsi="Oslo Sans Office"/>
                    </w:rPr>
                    <w:t>Svar/avklaring</w:t>
                  </w:r>
                </w:p>
              </w:tc>
            </w:tr>
            <w:tr w:rsidR="00E20146" w14:paraId="46224AE1" w14:textId="77777777" w:rsidTr="00E20146">
              <w:tc>
                <w:tcPr>
                  <w:tcW w:w="4366" w:type="dxa"/>
                </w:tcPr>
                <w:p w14:paraId="480F7BFC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  <w:tc>
                <w:tcPr>
                  <w:tcW w:w="4367" w:type="dxa"/>
                </w:tcPr>
                <w:p w14:paraId="15144831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</w:tr>
            <w:tr w:rsidR="00E20146" w14:paraId="135363DD" w14:textId="77777777" w:rsidTr="00E20146">
              <w:tc>
                <w:tcPr>
                  <w:tcW w:w="4366" w:type="dxa"/>
                </w:tcPr>
                <w:p w14:paraId="2C9F73BB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  <w:tc>
                <w:tcPr>
                  <w:tcW w:w="4367" w:type="dxa"/>
                </w:tcPr>
                <w:p w14:paraId="7C27862D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</w:tr>
            <w:tr w:rsidR="00E20146" w14:paraId="678594B9" w14:textId="77777777" w:rsidTr="00E20146">
              <w:tc>
                <w:tcPr>
                  <w:tcW w:w="4366" w:type="dxa"/>
                </w:tcPr>
                <w:p w14:paraId="012ABDFA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  <w:tc>
                <w:tcPr>
                  <w:tcW w:w="4367" w:type="dxa"/>
                </w:tcPr>
                <w:p w14:paraId="5FC6C522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</w:tr>
            <w:tr w:rsidR="00E20146" w14:paraId="0380AC48" w14:textId="77777777" w:rsidTr="00E20146">
              <w:tc>
                <w:tcPr>
                  <w:tcW w:w="4366" w:type="dxa"/>
                </w:tcPr>
                <w:p w14:paraId="0AA76DAE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  <w:tc>
                <w:tcPr>
                  <w:tcW w:w="4367" w:type="dxa"/>
                </w:tcPr>
                <w:p w14:paraId="542751F9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</w:tr>
            <w:tr w:rsidR="00E20146" w14:paraId="3CFF48EF" w14:textId="77777777" w:rsidTr="00E20146">
              <w:tc>
                <w:tcPr>
                  <w:tcW w:w="4366" w:type="dxa"/>
                </w:tcPr>
                <w:p w14:paraId="7A5DEC11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  <w:tc>
                <w:tcPr>
                  <w:tcW w:w="4367" w:type="dxa"/>
                </w:tcPr>
                <w:p w14:paraId="003644F0" w14:textId="77777777" w:rsidR="00E20146" w:rsidRDefault="00E20146" w:rsidP="00E20146">
                  <w:pPr>
                    <w:pStyle w:val="Tabelltekst"/>
                    <w:spacing w:after="0"/>
                    <w:ind w:left="0"/>
                    <w:rPr>
                      <w:rFonts w:ascii="Oslo Sans Office" w:hAnsi="Oslo Sans Office"/>
                    </w:rPr>
                  </w:pPr>
                </w:p>
              </w:tc>
            </w:tr>
          </w:tbl>
          <w:p w14:paraId="6213B873" w14:textId="5EAFA1F6" w:rsid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br/>
            </w:r>
          </w:p>
        </w:tc>
      </w:tr>
      <w:tr w:rsidR="00E20146" w:rsidRPr="0083743D" w14:paraId="70048362" w14:textId="77777777" w:rsidTr="00E20146">
        <w:trPr>
          <w:trHeight w:val="340"/>
        </w:trPr>
        <w:tc>
          <w:tcPr>
            <w:tcW w:w="738" w:type="dxa"/>
          </w:tcPr>
          <w:p w14:paraId="1C6459C1" w14:textId="77777777" w:rsidR="00E20146" w:rsidRPr="001F444B" w:rsidRDefault="00E20146" w:rsidP="00630AC5">
            <w:pPr>
              <w:pStyle w:val="Tabelltekst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Oslo Sans Office" w:hAnsi="Oslo Sans Office"/>
              </w:rPr>
            </w:pPr>
          </w:p>
        </w:tc>
        <w:tc>
          <w:tcPr>
            <w:tcW w:w="8959" w:type="dxa"/>
          </w:tcPr>
          <w:p w14:paraId="27F8A8BF" w14:textId="77777777" w:rsidR="00E20146" w:rsidRP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  <w:b/>
                <w:bCs/>
              </w:rPr>
            </w:pPr>
            <w:r w:rsidRPr="00E20146">
              <w:rPr>
                <w:rFonts w:ascii="Oslo Sans Office" w:hAnsi="Oslo Sans Office"/>
                <w:b/>
                <w:bCs/>
              </w:rPr>
              <w:t>Videre prosess</w:t>
            </w:r>
          </w:p>
          <w:p w14:paraId="45245F71" w14:textId="30DB5E27" w:rsidR="00E20146" w:rsidRP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br/>
              <w:t xml:space="preserve">Det </w:t>
            </w:r>
            <w:r w:rsidRPr="00E20146">
              <w:rPr>
                <w:rFonts w:ascii="Oslo Sans Office" w:hAnsi="Oslo Sans Office"/>
              </w:rPr>
              <w:t>vises til konkurransegrunnlaget for:</w:t>
            </w:r>
          </w:p>
          <w:p w14:paraId="1F6E521C" w14:textId="6AB7C3A0" w:rsidR="00E20146" w:rsidRPr="00E20146" w:rsidRDefault="00E20146" w:rsidP="00E20146">
            <w:pPr>
              <w:pStyle w:val="Tabelltekst"/>
              <w:numPr>
                <w:ilvl w:val="0"/>
                <w:numId w:val="7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 xml:space="preserve">frist for spørsmål i KGV </w:t>
            </w:r>
          </w:p>
          <w:p w14:paraId="6650D0C4" w14:textId="26D8B994" w:rsidR="00E20146" w:rsidRPr="00E20146" w:rsidRDefault="00E20146" w:rsidP="00E20146">
            <w:pPr>
              <w:pStyle w:val="Tabelltekst"/>
              <w:numPr>
                <w:ilvl w:val="0"/>
                <w:numId w:val="7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 xml:space="preserve">tilbudsfrist </w:t>
            </w:r>
          </w:p>
          <w:p w14:paraId="4565CBD1" w14:textId="63541E2F" w:rsidR="00E20146" w:rsidRPr="00E20146" w:rsidRDefault="00E20146" w:rsidP="00E20146">
            <w:pPr>
              <w:pStyle w:val="Tabelltekst"/>
              <w:numPr>
                <w:ilvl w:val="0"/>
                <w:numId w:val="7"/>
              </w:numPr>
              <w:spacing w:after="0"/>
              <w:rPr>
                <w:rFonts w:ascii="Oslo Sans Office" w:hAnsi="Oslo Sans Office"/>
              </w:rPr>
            </w:pPr>
            <w:r w:rsidRPr="00E20146">
              <w:rPr>
                <w:rFonts w:ascii="Oslo Sans Office" w:hAnsi="Oslo Sans Office"/>
              </w:rPr>
              <w:t>planlagt tidspunkt for tildeling og kontraktsinngåelse</w:t>
            </w:r>
          </w:p>
          <w:p w14:paraId="50D3FFAD" w14:textId="6B54D9E7" w:rsidR="00E20146" w:rsidRPr="00E20146" w:rsidRDefault="00E20146" w:rsidP="00E20146">
            <w:pPr>
              <w:pStyle w:val="Tabelltekst"/>
              <w:spacing w:after="0"/>
              <w:rPr>
                <w:rFonts w:ascii="Oslo Sans Office" w:hAnsi="Oslo Sans Office"/>
              </w:rPr>
            </w:pPr>
          </w:p>
        </w:tc>
      </w:tr>
    </w:tbl>
    <w:p w14:paraId="0226DC9C" w14:textId="1A5A6F4D" w:rsidR="00EC4E59" w:rsidRPr="004321B3" w:rsidRDefault="00EC4E59" w:rsidP="004321B3">
      <w:pPr>
        <w:rPr>
          <w:rFonts w:ascii="Oslo Sans Office" w:hAnsi="Oslo Sans Office"/>
        </w:rPr>
      </w:pPr>
    </w:p>
    <w:tbl>
      <w:tblPr>
        <w:tblStyle w:val="Tabellrutenett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613209" w:rsidRPr="006074A5" w14:paraId="3B549EC6" w14:textId="77777777" w:rsidTr="00613209">
        <w:trPr>
          <w:tblHeader/>
          <w:hidden/>
        </w:trPr>
        <w:tc>
          <w:tcPr>
            <w:tcW w:w="9212" w:type="dxa"/>
          </w:tcPr>
          <w:p w14:paraId="2BD8E84D" w14:textId="77777777" w:rsidR="00613209" w:rsidRPr="00C420BB" w:rsidRDefault="00613209" w:rsidP="00EA0530">
            <w:pPr>
              <w:rPr>
                <w:b/>
                <w:vanish/>
                <w:sz w:val="16"/>
                <w:szCs w:val="16"/>
              </w:rPr>
            </w:pPr>
            <w:r w:rsidRPr="00C420BB">
              <w:rPr>
                <w:b/>
                <w:vanish/>
                <w:sz w:val="16"/>
                <w:szCs w:val="16"/>
              </w:rPr>
              <w:t>Vedlegg</w:t>
            </w:r>
          </w:p>
        </w:tc>
      </w:tr>
      <w:tr w:rsidR="00613209" w:rsidRPr="00171A03" w14:paraId="3A7C0A36" w14:textId="77777777" w:rsidTr="00613209">
        <w:trPr>
          <w:hidden/>
        </w:trPr>
        <w:sdt>
          <w:sdtPr>
            <w:rPr>
              <w:vanish/>
              <w:sz w:val="16"/>
              <w:szCs w:val="16"/>
            </w:rPr>
            <w:alias w:val="TblVedleggc__ndb_tittel___1___1"/>
            <w:tag w:val="TblVedleggc__ndb_tittel___1___1"/>
            <w:id w:val="77911087"/>
            <w:placeholder>
              <w:docPart w:val="1164B147875141EBA1658F4D7BA4529E"/>
            </w:placeholder>
            <w:dataBinding w:xpath="/document/body/TblVedleggc/table/row[1]/cell[1]" w:storeItemID="{EF2AC1A3-F3AD-4EAF-9E2E-E2FB94C30E62}"/>
            <w:text/>
          </w:sdtPr>
          <w:sdtEndPr>
            <w:rPr>
              <w:rFonts w:ascii="Oslo Sans Office" w:hAnsi="Oslo Sans Office"/>
            </w:rPr>
          </w:sdtEndPr>
          <w:sdtContent>
            <w:bookmarkStart w:id="5" w:name="TblVedleggc__ndb_tittel___1___1" w:displacedByCustomXml="prev"/>
            <w:tc>
              <w:tcPr>
                <w:tcW w:w="9212" w:type="dxa"/>
              </w:tcPr>
              <w:p w14:paraId="385BF2BD" w14:textId="3672D7BD" w:rsidR="00613209" w:rsidRPr="00171A03" w:rsidRDefault="004E722B" w:rsidP="00613209">
                <w:pPr>
                  <w:pStyle w:val="Listeavsnitt"/>
                  <w:numPr>
                    <w:ilvl w:val="0"/>
                    <w:numId w:val="3"/>
                  </w:numPr>
                  <w:spacing w:after="0" w:line="240" w:lineRule="auto"/>
                  <w:rPr>
                    <w:vanish/>
                    <w:sz w:val="16"/>
                    <w:szCs w:val="16"/>
                  </w:rPr>
                </w:pPr>
                <w:r>
                  <w:rPr>
                    <w:vanish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bookmarkEnd w:id="5"/>
      </w:tr>
    </w:tbl>
    <w:p w14:paraId="1D827ED1" w14:textId="77777777" w:rsidR="00DD0DCD" w:rsidRPr="006E006E" w:rsidRDefault="00DD0DCD" w:rsidP="00D44A50">
      <w:pPr>
        <w:spacing w:after="160" w:line="259" w:lineRule="auto"/>
      </w:pPr>
    </w:p>
    <w:sectPr w:rsidR="00DD0DCD" w:rsidRPr="006E006E" w:rsidSect="004B5C5B">
      <w:footerReference w:type="default" r:id="rId11"/>
      <w:headerReference w:type="first" r:id="rId12"/>
      <w:footerReference w:type="first" r:id="rId13"/>
      <w:pgSz w:w="11906" w:h="16838"/>
      <w:pgMar w:top="794" w:right="1021" w:bottom="1985" w:left="102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47E4F" w14:textId="77777777" w:rsidR="008153BC" w:rsidRDefault="008153BC" w:rsidP="005D093C">
      <w:pPr>
        <w:spacing w:after="0" w:line="240" w:lineRule="auto"/>
      </w:pPr>
      <w:r>
        <w:separator/>
      </w:r>
    </w:p>
  </w:endnote>
  <w:endnote w:type="continuationSeparator" w:id="0">
    <w:p w14:paraId="4AD95461" w14:textId="77777777" w:rsidR="008153BC" w:rsidRDefault="008153BC" w:rsidP="005D093C">
      <w:pPr>
        <w:spacing w:after="0" w:line="240" w:lineRule="auto"/>
      </w:pPr>
      <w:r>
        <w:continuationSeparator/>
      </w:r>
    </w:p>
  </w:endnote>
  <w:endnote w:type="continuationNotice" w:id="1">
    <w:p w14:paraId="6A3326BA" w14:textId="77777777" w:rsidR="008153BC" w:rsidRDefault="008153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07695"/>
      <w:docPartObj>
        <w:docPartGallery w:val="Page Numbers (Bottom of Page)"/>
        <w:docPartUnique/>
      </w:docPartObj>
    </w:sdtPr>
    <w:sdtEndPr/>
    <w:sdtContent>
      <w:p w14:paraId="158B9E63" w14:textId="6CEA1A80" w:rsidR="0049126A" w:rsidRDefault="0049126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AF331C" w14:textId="77777777" w:rsidR="005D093C" w:rsidRPr="001453AE" w:rsidRDefault="005D093C" w:rsidP="001453A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0939D" w14:textId="55F5C6B7" w:rsidR="0078558C" w:rsidRDefault="0078558C">
    <w:pPr>
      <w:pStyle w:val="Bunntekst"/>
    </w:pPr>
  </w:p>
  <w:tbl>
    <w:tblPr>
      <w:tblStyle w:val="Tabellrutenett"/>
      <w:tblW w:w="978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42" w:type="dxa"/>
      </w:tblCellMar>
      <w:tblLook w:val="0400" w:firstRow="0" w:lastRow="0" w:firstColumn="0" w:lastColumn="0" w:noHBand="0" w:noVBand="1"/>
    </w:tblPr>
    <w:tblGrid>
      <w:gridCol w:w="426"/>
      <w:gridCol w:w="3402"/>
      <w:gridCol w:w="3119"/>
      <w:gridCol w:w="2835"/>
    </w:tblGrid>
    <w:tr w:rsidR="0078558C" w:rsidRPr="00DE1938" w14:paraId="495F6182" w14:textId="77777777" w:rsidTr="00D273B5">
      <w:trPr>
        <w:trHeight w:val="20"/>
      </w:trPr>
      <w:tc>
        <w:tcPr>
          <w:tcW w:w="426" w:type="dxa"/>
          <w:vMerge w:val="restart"/>
        </w:tcPr>
        <w:p w14:paraId="24B0616E" w14:textId="77777777" w:rsidR="0078558C" w:rsidRPr="00DE1938" w:rsidRDefault="0078558C" w:rsidP="0078558C">
          <w:pPr>
            <w:pStyle w:val="Bunntekst"/>
            <w:jc w:val="right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886A211" wp14:editId="50042869">
                <wp:simplePos x="0" y="0"/>
                <wp:positionH relativeFrom="column">
                  <wp:posOffset>71437</wp:posOffset>
                </wp:positionH>
                <wp:positionV relativeFrom="paragraph">
                  <wp:posOffset>121285</wp:posOffset>
                </wp:positionV>
                <wp:extent cx="133985" cy="170815"/>
                <wp:effectExtent l="0" t="0" r="0" b="635"/>
                <wp:wrapNone/>
                <wp:docPr id="6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85" cy="170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1D96888A" w14:textId="77777777" w:rsidR="0078558C" w:rsidRPr="00DE1938" w:rsidRDefault="0078558C" w:rsidP="0078558C">
          <w:pPr>
            <w:spacing w:line="192" w:lineRule="auto"/>
            <w:rPr>
              <w:noProof/>
            </w:rPr>
          </w:pPr>
        </w:p>
      </w:tc>
      <w:tc>
        <w:tcPr>
          <w:tcW w:w="3402" w:type="dxa"/>
        </w:tcPr>
        <w:p w14:paraId="3300C5DD" w14:textId="77777777" w:rsidR="0078558C" w:rsidRPr="00DE1938" w:rsidRDefault="0078558C" w:rsidP="0078558C">
          <w:pPr>
            <w:pStyle w:val="Bunntekst"/>
            <w:rPr>
              <w:rStyle w:val="Sterk"/>
            </w:rPr>
          </w:pPr>
        </w:p>
      </w:tc>
      <w:tc>
        <w:tcPr>
          <w:tcW w:w="3119" w:type="dxa"/>
        </w:tcPr>
        <w:p w14:paraId="3FB37DCF" w14:textId="77777777" w:rsidR="0078558C" w:rsidRPr="00DE1938" w:rsidRDefault="0078558C" w:rsidP="0078558C">
          <w:pPr>
            <w:pStyle w:val="Bunntekst"/>
          </w:pPr>
        </w:p>
      </w:tc>
      <w:tc>
        <w:tcPr>
          <w:tcW w:w="2835" w:type="dxa"/>
        </w:tcPr>
        <w:p w14:paraId="63EE55D3" w14:textId="77777777" w:rsidR="0078558C" w:rsidRPr="00DE1938" w:rsidRDefault="0078558C" w:rsidP="0078558C">
          <w:pPr>
            <w:pStyle w:val="Bunntekst"/>
          </w:pPr>
        </w:p>
      </w:tc>
    </w:tr>
    <w:tr w:rsidR="0078558C" w:rsidRPr="0007006C" w14:paraId="04A0D135" w14:textId="77777777" w:rsidTr="00D273B5">
      <w:tc>
        <w:tcPr>
          <w:tcW w:w="426" w:type="dxa"/>
          <w:vMerge/>
        </w:tcPr>
        <w:p w14:paraId="6B2C9A9B" w14:textId="77777777" w:rsidR="0078558C" w:rsidRPr="00DE1938" w:rsidRDefault="0078558C" w:rsidP="0078558C">
          <w:pPr>
            <w:spacing w:line="192" w:lineRule="auto"/>
          </w:pPr>
        </w:p>
      </w:tc>
      <w:tc>
        <w:tcPr>
          <w:tcW w:w="3402" w:type="dxa"/>
        </w:tcPr>
        <w:p w14:paraId="2934191B" w14:textId="77777777" w:rsidR="0078558C" w:rsidRPr="003E5851" w:rsidRDefault="0078558C" w:rsidP="0078558C">
          <w:pPr>
            <w:pStyle w:val="Bunntekst"/>
            <w:rPr>
              <w:rStyle w:val="Sterk"/>
              <w:lang w:val="nn-NO"/>
            </w:rPr>
          </w:pPr>
          <w:r w:rsidRPr="003E5851">
            <w:rPr>
              <w:rStyle w:val="Sterk"/>
              <w:lang w:val="nn-NO"/>
            </w:rPr>
            <w:t>Oslobygg KF</w:t>
          </w:r>
        </w:p>
        <w:p w14:paraId="4EB3F0C2" w14:textId="77777777" w:rsidR="0078558C" w:rsidRPr="003E5851" w:rsidRDefault="0078558C" w:rsidP="0078558C">
          <w:pPr>
            <w:pStyle w:val="Bunntekst"/>
            <w:rPr>
              <w:rStyle w:val="Sterk"/>
              <w:lang w:val="nn-NO"/>
            </w:rPr>
          </w:pPr>
          <w:r w:rsidRPr="003E5851">
            <w:rPr>
              <w:rStyle w:val="Sterk"/>
              <w:lang w:val="nn-NO"/>
            </w:rPr>
            <w:t>Oslo kommune</w:t>
          </w:r>
        </w:p>
        <w:p w14:paraId="6828150C" w14:textId="77777777" w:rsidR="0078558C" w:rsidRPr="003E5851" w:rsidRDefault="0078558C" w:rsidP="0078558C">
          <w:pPr>
            <w:pStyle w:val="Bunntekst"/>
            <w:rPr>
              <w:rStyle w:val="Sterk"/>
              <w:lang w:val="nn-NO"/>
            </w:rPr>
          </w:pPr>
        </w:p>
        <w:p w14:paraId="64BC4DA4" w14:textId="77777777" w:rsidR="0078558C" w:rsidRPr="003E5851" w:rsidRDefault="0078558C" w:rsidP="0078558C">
          <w:pPr>
            <w:pStyle w:val="Bunntekst"/>
            <w:rPr>
              <w:rStyle w:val="Sterk"/>
              <w:lang w:val="nn-NO"/>
            </w:rPr>
          </w:pPr>
          <w:r w:rsidRPr="003E5851">
            <w:rPr>
              <w:rStyle w:val="Sterk"/>
              <w:lang w:val="nn-NO"/>
            </w:rPr>
            <w:t>oslo.kommune.no/</w:t>
          </w:r>
          <w:proofErr w:type="spellStart"/>
          <w:r w:rsidRPr="003E5851">
            <w:rPr>
              <w:rStyle w:val="Sterk"/>
              <w:lang w:val="nn-NO"/>
            </w:rPr>
            <w:t>oslobygg</w:t>
          </w:r>
          <w:proofErr w:type="spellEnd"/>
        </w:p>
      </w:tc>
      <w:tc>
        <w:tcPr>
          <w:tcW w:w="3119" w:type="dxa"/>
        </w:tcPr>
        <w:p w14:paraId="26FB7614" w14:textId="77777777" w:rsidR="0078558C" w:rsidRPr="00DE1938" w:rsidRDefault="0078558C" w:rsidP="0078558C">
          <w:pPr>
            <w:pStyle w:val="Bunntekst"/>
          </w:pPr>
          <w:r w:rsidRPr="00DE1938">
            <w:t>Besøksadresse:</w:t>
          </w:r>
        </w:p>
        <w:p w14:paraId="17EDAD84" w14:textId="77777777" w:rsidR="0078558C" w:rsidRPr="00DE1938" w:rsidRDefault="0078558C" w:rsidP="0078558C">
          <w:pPr>
            <w:pStyle w:val="Bunntekst"/>
          </w:pPr>
          <w:r w:rsidRPr="00DE1938">
            <w:t>G</w:t>
          </w:r>
          <w:r>
            <w:t>renseveien 82</w:t>
          </w:r>
          <w:r w:rsidRPr="00DE1938">
            <w:t>, 0</w:t>
          </w:r>
          <w:r>
            <w:t>663</w:t>
          </w:r>
          <w:r w:rsidRPr="00DE1938">
            <w:t xml:space="preserve"> Oslo</w:t>
          </w:r>
        </w:p>
        <w:p w14:paraId="1426690A" w14:textId="77777777" w:rsidR="0078558C" w:rsidRPr="00DE1938" w:rsidRDefault="0078558C" w:rsidP="0078558C">
          <w:pPr>
            <w:pStyle w:val="Bunntekst"/>
          </w:pPr>
          <w:r w:rsidRPr="00DE1938">
            <w:t>Postadresse:</w:t>
          </w:r>
        </w:p>
        <w:p w14:paraId="20984E12" w14:textId="77777777" w:rsidR="0078558C" w:rsidRPr="00DE1938" w:rsidRDefault="0078558C" w:rsidP="0078558C">
          <w:pPr>
            <w:pStyle w:val="Bunntekst"/>
          </w:pPr>
          <w:r w:rsidRPr="00DE1938">
            <w:t>P</w:t>
          </w:r>
          <w:r>
            <w:t>ostboks</w:t>
          </w:r>
          <w:r w:rsidRPr="00DE1938">
            <w:t xml:space="preserve"> </w:t>
          </w:r>
          <w:r>
            <w:t>6391 Etterstad</w:t>
          </w:r>
          <w:r w:rsidRPr="00DE1938">
            <w:t>, 0</w:t>
          </w:r>
          <w:r>
            <w:t>604</w:t>
          </w:r>
          <w:r w:rsidRPr="00DE1938">
            <w:t xml:space="preserve"> Oslo</w:t>
          </w:r>
        </w:p>
      </w:tc>
      <w:tc>
        <w:tcPr>
          <w:tcW w:w="2835" w:type="dxa"/>
        </w:tcPr>
        <w:p w14:paraId="0DF7CD2D" w14:textId="77777777" w:rsidR="0078558C" w:rsidRPr="00DE1938" w:rsidRDefault="0078558C" w:rsidP="0078558C">
          <w:pPr>
            <w:pStyle w:val="Bunntekst"/>
          </w:pPr>
          <w:r w:rsidRPr="00DE1938">
            <w:t xml:space="preserve">Telefon: +47 </w:t>
          </w:r>
          <w:r>
            <w:t>21 80 21 80</w:t>
          </w:r>
        </w:p>
        <w:p w14:paraId="7686F982" w14:textId="77777777" w:rsidR="0078558C" w:rsidRPr="00DE1938" w:rsidRDefault="0078558C" w:rsidP="0078558C">
          <w:pPr>
            <w:pStyle w:val="Bunntekst"/>
          </w:pPr>
          <w:r w:rsidRPr="00DE1938">
            <w:t>postmottak@</w:t>
          </w:r>
          <w:r>
            <w:t>obf</w:t>
          </w:r>
          <w:r w:rsidRPr="00DE1938">
            <w:t>.oslo.kommune.no</w:t>
          </w:r>
        </w:p>
        <w:p w14:paraId="331ED8FA" w14:textId="77777777" w:rsidR="0078558C" w:rsidRPr="003E5851" w:rsidRDefault="0078558C" w:rsidP="0078558C">
          <w:pPr>
            <w:pStyle w:val="Bunntekst"/>
            <w:rPr>
              <w:lang w:val="nn-NO"/>
            </w:rPr>
          </w:pPr>
          <w:r w:rsidRPr="003E5851">
            <w:rPr>
              <w:lang w:val="nn-NO"/>
            </w:rPr>
            <w:t>Org. Nr.: 924599545</w:t>
          </w:r>
        </w:p>
        <w:p w14:paraId="4176C643" w14:textId="77777777" w:rsidR="0078558C" w:rsidRPr="003E5851" w:rsidRDefault="0078558C" w:rsidP="0078558C">
          <w:pPr>
            <w:pStyle w:val="Bunntekst"/>
            <w:rPr>
              <w:lang w:val="nn-NO"/>
            </w:rPr>
          </w:pPr>
          <w:r w:rsidRPr="003E5851">
            <w:rPr>
              <w:lang w:val="nn-NO"/>
            </w:rPr>
            <w:t>oslo.kommune.no</w:t>
          </w:r>
        </w:p>
      </w:tc>
    </w:tr>
  </w:tbl>
  <w:p w14:paraId="4D5574A6" w14:textId="2F511DED" w:rsidR="0078558C" w:rsidRPr="0078558C" w:rsidRDefault="0078558C">
    <w:pPr>
      <w:pStyle w:val="Bunntekst"/>
      <w:rPr>
        <w:lang w:val="nn-NO"/>
      </w:rPr>
    </w:pPr>
  </w:p>
  <w:p w14:paraId="33AAFDE6" w14:textId="001C722B" w:rsidR="001D32F9" w:rsidRPr="0078558C" w:rsidRDefault="001D32F9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3AD04" w14:textId="77777777" w:rsidR="008153BC" w:rsidRDefault="008153BC" w:rsidP="005D093C">
      <w:pPr>
        <w:spacing w:after="0" w:line="240" w:lineRule="auto"/>
      </w:pPr>
      <w:r>
        <w:separator/>
      </w:r>
    </w:p>
  </w:footnote>
  <w:footnote w:type="continuationSeparator" w:id="0">
    <w:p w14:paraId="3BF56FC7" w14:textId="77777777" w:rsidR="008153BC" w:rsidRDefault="008153BC" w:rsidP="005D093C">
      <w:pPr>
        <w:spacing w:after="0" w:line="240" w:lineRule="auto"/>
      </w:pPr>
      <w:r>
        <w:continuationSeparator/>
      </w:r>
    </w:p>
  </w:footnote>
  <w:footnote w:type="continuationNotice" w:id="1">
    <w:p w14:paraId="647CE725" w14:textId="77777777" w:rsidR="008153BC" w:rsidRDefault="008153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DFCC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5B468A5" wp14:editId="751F2A40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55F2"/>
    <w:multiLevelType w:val="multilevel"/>
    <w:tmpl w:val="C80A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77EB2"/>
    <w:multiLevelType w:val="multilevel"/>
    <w:tmpl w:val="9FDA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4A7908"/>
    <w:multiLevelType w:val="multilevel"/>
    <w:tmpl w:val="E1B0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FA20E5"/>
    <w:multiLevelType w:val="hybridMultilevel"/>
    <w:tmpl w:val="6B6C9F22"/>
    <w:lvl w:ilvl="0" w:tplc="0414000F">
      <w:start w:val="1"/>
      <w:numFmt w:val="decimal"/>
      <w:lvlText w:val="%1."/>
      <w:lvlJc w:val="left"/>
      <w:pPr>
        <w:ind w:left="792" w:hanging="360"/>
      </w:pPr>
    </w:lvl>
    <w:lvl w:ilvl="1" w:tplc="04140019" w:tentative="1">
      <w:start w:val="1"/>
      <w:numFmt w:val="lowerLetter"/>
      <w:lvlText w:val="%2."/>
      <w:lvlJc w:val="left"/>
      <w:pPr>
        <w:ind w:left="1512" w:hanging="360"/>
      </w:pPr>
    </w:lvl>
    <w:lvl w:ilvl="2" w:tplc="0414001B" w:tentative="1">
      <w:start w:val="1"/>
      <w:numFmt w:val="lowerRoman"/>
      <w:lvlText w:val="%3."/>
      <w:lvlJc w:val="right"/>
      <w:pPr>
        <w:ind w:left="2232" w:hanging="180"/>
      </w:pPr>
    </w:lvl>
    <w:lvl w:ilvl="3" w:tplc="0414000F" w:tentative="1">
      <w:start w:val="1"/>
      <w:numFmt w:val="decimal"/>
      <w:lvlText w:val="%4."/>
      <w:lvlJc w:val="left"/>
      <w:pPr>
        <w:ind w:left="2952" w:hanging="360"/>
      </w:pPr>
    </w:lvl>
    <w:lvl w:ilvl="4" w:tplc="04140019" w:tentative="1">
      <w:start w:val="1"/>
      <w:numFmt w:val="lowerLetter"/>
      <w:lvlText w:val="%5."/>
      <w:lvlJc w:val="left"/>
      <w:pPr>
        <w:ind w:left="3672" w:hanging="360"/>
      </w:pPr>
    </w:lvl>
    <w:lvl w:ilvl="5" w:tplc="0414001B" w:tentative="1">
      <w:start w:val="1"/>
      <w:numFmt w:val="lowerRoman"/>
      <w:lvlText w:val="%6."/>
      <w:lvlJc w:val="right"/>
      <w:pPr>
        <w:ind w:left="4392" w:hanging="180"/>
      </w:pPr>
    </w:lvl>
    <w:lvl w:ilvl="6" w:tplc="0414000F" w:tentative="1">
      <w:start w:val="1"/>
      <w:numFmt w:val="decimal"/>
      <w:lvlText w:val="%7."/>
      <w:lvlJc w:val="left"/>
      <w:pPr>
        <w:ind w:left="5112" w:hanging="360"/>
      </w:pPr>
    </w:lvl>
    <w:lvl w:ilvl="7" w:tplc="04140019" w:tentative="1">
      <w:start w:val="1"/>
      <w:numFmt w:val="lowerLetter"/>
      <w:lvlText w:val="%8."/>
      <w:lvlJc w:val="left"/>
      <w:pPr>
        <w:ind w:left="5832" w:hanging="360"/>
      </w:pPr>
    </w:lvl>
    <w:lvl w:ilvl="8" w:tplc="0414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74871EB4"/>
    <w:multiLevelType w:val="hybridMultilevel"/>
    <w:tmpl w:val="38C448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201FD"/>
    <w:multiLevelType w:val="multilevel"/>
    <w:tmpl w:val="C8BA2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0267809">
    <w:abstractNumId w:val="1"/>
  </w:num>
  <w:num w:numId="2" w16cid:durableId="646780982">
    <w:abstractNumId w:val="4"/>
  </w:num>
  <w:num w:numId="3" w16cid:durableId="320037174">
    <w:abstractNumId w:val="5"/>
  </w:num>
  <w:num w:numId="4" w16cid:durableId="2087485270">
    <w:abstractNumId w:val="0"/>
  </w:num>
  <w:num w:numId="5" w16cid:durableId="288631673">
    <w:abstractNumId w:val="6"/>
  </w:num>
  <w:num w:numId="6" w16cid:durableId="457603060">
    <w:abstractNumId w:val="3"/>
  </w:num>
  <w:num w:numId="7" w16cid:durableId="1851485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DCD"/>
    <w:rsid w:val="000119BE"/>
    <w:rsid w:val="00011BDC"/>
    <w:rsid w:val="00017A7D"/>
    <w:rsid w:val="000817D3"/>
    <w:rsid w:val="00095EC1"/>
    <w:rsid w:val="000A5A32"/>
    <w:rsid w:val="000D6D65"/>
    <w:rsid w:val="000E4575"/>
    <w:rsid w:val="001453AE"/>
    <w:rsid w:val="00186573"/>
    <w:rsid w:val="001B2170"/>
    <w:rsid w:val="001B622C"/>
    <w:rsid w:val="001D32F9"/>
    <w:rsid w:val="001E74C8"/>
    <w:rsid w:val="001F112F"/>
    <w:rsid w:val="001F444B"/>
    <w:rsid w:val="00231A15"/>
    <w:rsid w:val="0025699D"/>
    <w:rsid w:val="0029430C"/>
    <w:rsid w:val="002D780A"/>
    <w:rsid w:val="00325D57"/>
    <w:rsid w:val="003D4E99"/>
    <w:rsid w:val="0041004E"/>
    <w:rsid w:val="004321B3"/>
    <w:rsid w:val="00483FE0"/>
    <w:rsid w:val="0049126A"/>
    <w:rsid w:val="004B5C5B"/>
    <w:rsid w:val="004D51F5"/>
    <w:rsid w:val="004E0F1D"/>
    <w:rsid w:val="004E2E2A"/>
    <w:rsid w:val="004E722B"/>
    <w:rsid w:val="0055183B"/>
    <w:rsid w:val="00560D31"/>
    <w:rsid w:val="00567104"/>
    <w:rsid w:val="0057201B"/>
    <w:rsid w:val="005812E4"/>
    <w:rsid w:val="00595FDC"/>
    <w:rsid w:val="005D093C"/>
    <w:rsid w:val="00613209"/>
    <w:rsid w:val="00666F30"/>
    <w:rsid w:val="006A4541"/>
    <w:rsid w:val="006E006E"/>
    <w:rsid w:val="007049DE"/>
    <w:rsid w:val="00707E7C"/>
    <w:rsid w:val="00727D7C"/>
    <w:rsid w:val="0073298C"/>
    <w:rsid w:val="007473C8"/>
    <w:rsid w:val="0078558C"/>
    <w:rsid w:val="007D0994"/>
    <w:rsid w:val="007D1113"/>
    <w:rsid w:val="007E4B0D"/>
    <w:rsid w:val="008153BC"/>
    <w:rsid w:val="00823D7C"/>
    <w:rsid w:val="00862778"/>
    <w:rsid w:val="008C5B0A"/>
    <w:rsid w:val="008D5723"/>
    <w:rsid w:val="008F0992"/>
    <w:rsid w:val="00957C9D"/>
    <w:rsid w:val="009652AC"/>
    <w:rsid w:val="0098411E"/>
    <w:rsid w:val="00992F33"/>
    <w:rsid w:val="009D7489"/>
    <w:rsid w:val="00A0208E"/>
    <w:rsid w:val="00A36354"/>
    <w:rsid w:val="00A63656"/>
    <w:rsid w:val="00A67238"/>
    <w:rsid w:val="00AA100D"/>
    <w:rsid w:val="00AB76CD"/>
    <w:rsid w:val="00B10DAE"/>
    <w:rsid w:val="00B775FF"/>
    <w:rsid w:val="00BB6931"/>
    <w:rsid w:val="00C109E8"/>
    <w:rsid w:val="00C51925"/>
    <w:rsid w:val="00CB0FB0"/>
    <w:rsid w:val="00CF7085"/>
    <w:rsid w:val="00D44A50"/>
    <w:rsid w:val="00D8326C"/>
    <w:rsid w:val="00DB35DE"/>
    <w:rsid w:val="00DD0DCD"/>
    <w:rsid w:val="00E20146"/>
    <w:rsid w:val="00E51F3C"/>
    <w:rsid w:val="00EC4E59"/>
    <w:rsid w:val="00EF5A24"/>
    <w:rsid w:val="00F76AD2"/>
    <w:rsid w:val="00FD21E4"/>
    <w:rsid w:val="00F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607F7"/>
  <w15:docId w15:val="{EEFC0941-D4CB-47CB-AB2D-719F296E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5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customStyle="1" w:styleId="Tabelltekst">
    <w:name w:val="Tabelltekst"/>
    <w:rsid w:val="001F444B"/>
    <w:pPr>
      <w:spacing w:before="40" w:after="20" w:line="240" w:lineRule="auto"/>
      <w:ind w:left="113"/>
    </w:pPr>
    <w:rPr>
      <w:rFonts w:ascii="Calibri" w:eastAsia="Times New Roman" w:hAnsi="Calibri" w:cs="Times New Roman"/>
      <w:sz w:val="20"/>
      <w:szCs w:val="20"/>
    </w:rPr>
  </w:style>
  <w:style w:type="paragraph" w:styleId="Listeavsnitt">
    <w:name w:val="List Paragraph"/>
    <w:basedOn w:val="Normal"/>
    <w:uiPriority w:val="34"/>
    <w:qFormat/>
    <w:rsid w:val="00613209"/>
    <w:pPr>
      <w:spacing w:after="200"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E2014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Referat%20interne%20m&#248;te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07064E4794466FBBFD9903527CFF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029CB6-16F9-4770-A008-EC8CF927DA71}"/>
      </w:docPartPr>
      <w:docPartBody>
        <w:p w:rsidR="00F67973" w:rsidRDefault="00400786" w:rsidP="00400786">
          <w:pPr>
            <w:pStyle w:val="5A07064E4794466FBBFD9903527CFF418"/>
          </w:pPr>
          <w:r w:rsidRPr="00AB76CD">
            <w:rPr>
              <w:rStyle w:val="Plassholdertekst"/>
              <w:rFonts w:ascii="Oslo Sans Office" w:hAnsi="Oslo Sans Office"/>
              <w:b/>
              <w:color w:val="2A2859"/>
              <w:sz w:val="20"/>
              <w:szCs w:val="20"/>
            </w:rPr>
            <w:t>«Sgr_Beskrivelse»</w:t>
          </w:r>
        </w:p>
      </w:docPartBody>
    </w:docPart>
    <w:docPart>
      <w:docPartPr>
        <w:name w:val="0918B3BA616E47718113C1FBC4CE452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34BC9CC-475F-45CD-889C-4C25962E8830}"/>
      </w:docPartPr>
      <w:docPartBody>
        <w:p w:rsidR="00F67973" w:rsidRDefault="00400786" w:rsidP="00400786">
          <w:pPr>
            <w:pStyle w:val="0918B3BA616E47718113C1FBC4CE452D8"/>
          </w:pPr>
          <w:r w:rsidRPr="00AB76CD">
            <w:rPr>
              <w:rStyle w:val="Plassholdertekst"/>
              <w:rFonts w:ascii="Oslo Sans Office" w:hAnsi="Oslo Sans Office"/>
              <w:sz w:val="20"/>
              <w:szCs w:val="20"/>
            </w:rPr>
            <w:t>«Sdo_ParagrafID»</w:t>
          </w:r>
        </w:p>
      </w:docPartBody>
    </w:docPart>
    <w:docPart>
      <w:docPartPr>
        <w:name w:val="D297380754514E02B1A30FD2C38EB47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F3626E-5960-426E-A1A3-22602CDC9C3D}"/>
      </w:docPartPr>
      <w:docPartBody>
        <w:p w:rsidR="00400786" w:rsidRDefault="00400786" w:rsidP="00400786">
          <w:pPr>
            <w:pStyle w:val="D297380754514E02B1A30FD2C38EB4795"/>
          </w:pPr>
          <w:r w:rsidRPr="00DB3113">
            <w:rPr>
              <w:rStyle w:val="Plassholdertekst"/>
              <w:rFonts w:ascii="Oslo Sans Office" w:hAnsi="Oslo Sans Office"/>
              <w:szCs w:val="16"/>
            </w:rPr>
            <w:t>«Sbr_Navn»</w:t>
          </w:r>
        </w:p>
      </w:docPartBody>
    </w:docPart>
    <w:docPart>
      <w:docPartPr>
        <w:name w:val="2FC28E2874784311B4E040405E249A7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77D7C1-5988-49DF-A003-2DFABBD02487}"/>
      </w:docPartPr>
      <w:docPartBody>
        <w:p w:rsidR="00400786" w:rsidRDefault="00400786" w:rsidP="00400786">
          <w:pPr>
            <w:pStyle w:val="2FC28E2874784311B4E040405E249A744"/>
          </w:pPr>
          <w:r>
            <w:rPr>
              <w:rStyle w:val="Plassholdertekst"/>
            </w:rPr>
            <w:t>Velg dato</w:t>
          </w:r>
        </w:p>
      </w:docPartBody>
    </w:docPart>
    <w:docPart>
      <w:docPartPr>
        <w:name w:val="53336DB8024943E191AF9DCB2C72297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DB4E06-0B8F-427A-B903-53CB8A278CEF}"/>
      </w:docPartPr>
      <w:docPartBody>
        <w:p w:rsidR="00400786" w:rsidRDefault="00400786" w:rsidP="00400786">
          <w:pPr>
            <w:pStyle w:val="53336DB8024943E191AF9DCB2C7229793"/>
          </w:pPr>
          <w:r w:rsidRPr="00DB3113">
            <w:rPr>
              <w:rStyle w:val="Plassholdertekst"/>
              <w:rFonts w:ascii="Oslo Sans Office" w:hAnsi="Oslo Sans Office"/>
              <w:szCs w:val="16"/>
            </w:rPr>
            <w:t>«Sdo_DokDato»</w:t>
          </w:r>
        </w:p>
      </w:docPartBody>
    </w:docPart>
    <w:docPart>
      <w:docPartPr>
        <w:name w:val="2B6A2E0A9E864E018D9344724F5DC8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3DDD588-92E0-47D5-A22F-5B9C41DB3B4A}"/>
      </w:docPartPr>
      <w:docPartBody>
        <w:p w:rsidR="005E7892" w:rsidRDefault="00400786" w:rsidP="00400786">
          <w:pPr>
            <w:pStyle w:val="2B6A2E0A9E864E018D9344724F5DC860"/>
          </w:pPr>
          <w:r w:rsidRPr="00DB3113">
            <w:rPr>
              <w:rFonts w:ascii="Oslo Sans Office" w:hAnsi="Oslo Sans Office"/>
            </w:rPr>
            <w:t>«</w:t>
          </w:r>
          <w:r w:rsidRPr="00DB3113">
            <w:rPr>
              <w:rStyle w:val="Plassholdertekst"/>
              <w:rFonts w:ascii="Oslo Sans Office" w:hAnsi="Oslo Sans Office"/>
              <w:color w:val="002060"/>
              <w:sz w:val="32"/>
            </w:rPr>
            <w:t>Sdo_Tittel»</w:t>
          </w:r>
        </w:p>
      </w:docPartBody>
    </w:docPart>
    <w:docPart>
      <w:docPartPr>
        <w:name w:val="1164B147875141EBA1658F4D7BA4529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6B7990-DDD9-4827-8CBD-703C1E9CD01B}"/>
      </w:docPartPr>
      <w:docPartBody>
        <w:p w:rsidR="00546C02" w:rsidRDefault="00E05975" w:rsidP="00E05975">
          <w:pPr>
            <w:pStyle w:val="1164B147875141EBA1658F4D7BA4529E"/>
          </w:pPr>
          <w:r w:rsidRPr="00DB3113">
            <w:rPr>
              <w:rStyle w:val="Plassholdertekst"/>
              <w:rFonts w:ascii="Oslo Sans Office" w:hAnsi="Oslo Sans Office"/>
              <w:sz w:val="16"/>
              <w:szCs w:val="16"/>
            </w:rPr>
            <w:t>«TblVedleggc</w:t>
          </w:r>
          <w:r w:rsidRPr="00DB3113">
            <w:rPr>
              <w:rFonts w:ascii="Oslo Sans Office" w:hAnsi="Oslo Sans Office"/>
              <w:sz w:val="16"/>
              <w:szCs w:val="16"/>
            </w:rPr>
            <w:t>__ndb_tittel___1___1</w:t>
          </w:r>
          <w:r w:rsidRPr="00DB3113">
            <w:rPr>
              <w:rStyle w:val="Plassholdertekst"/>
              <w:rFonts w:ascii="Oslo Sans Office" w:hAnsi="Oslo Sans Office"/>
              <w:sz w:val="16"/>
              <w:szCs w:val="16"/>
            </w:rPr>
            <w:t>»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89F"/>
    <w:rsid w:val="000817D3"/>
    <w:rsid w:val="0008440C"/>
    <w:rsid w:val="00400786"/>
    <w:rsid w:val="00546C02"/>
    <w:rsid w:val="005B361A"/>
    <w:rsid w:val="005B4151"/>
    <w:rsid w:val="005E7892"/>
    <w:rsid w:val="00772236"/>
    <w:rsid w:val="008B589F"/>
    <w:rsid w:val="008C5B0A"/>
    <w:rsid w:val="009105DA"/>
    <w:rsid w:val="009175EE"/>
    <w:rsid w:val="009652AC"/>
    <w:rsid w:val="00A13E1C"/>
    <w:rsid w:val="00A1756E"/>
    <w:rsid w:val="00E05975"/>
    <w:rsid w:val="00F017C2"/>
    <w:rsid w:val="00F5116A"/>
    <w:rsid w:val="00F6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05975"/>
    <w:rPr>
      <w:color w:val="808080"/>
    </w:rPr>
  </w:style>
  <w:style w:type="paragraph" w:customStyle="1" w:styleId="5A07064E4794466FBBFD9903527CFF418">
    <w:name w:val="5A07064E4794466FBBFD9903527CFF418"/>
    <w:rsid w:val="00400786"/>
    <w:pPr>
      <w:spacing w:after="0" w:line="240" w:lineRule="auto"/>
    </w:pPr>
    <w:rPr>
      <w:rFonts w:eastAsiaTheme="minorHAnsi"/>
      <w:sz w:val="16"/>
      <w:lang w:eastAsia="en-US"/>
    </w:rPr>
  </w:style>
  <w:style w:type="paragraph" w:customStyle="1" w:styleId="0918B3BA616E47718113C1FBC4CE452D8">
    <w:name w:val="0918B3BA616E47718113C1FBC4CE452D8"/>
    <w:rsid w:val="00400786"/>
    <w:pPr>
      <w:spacing w:after="0" w:line="240" w:lineRule="auto"/>
    </w:pPr>
    <w:rPr>
      <w:rFonts w:eastAsiaTheme="minorHAnsi"/>
      <w:sz w:val="16"/>
      <w:lang w:eastAsia="en-US"/>
    </w:rPr>
  </w:style>
  <w:style w:type="paragraph" w:customStyle="1" w:styleId="2FC28E2874784311B4E040405E249A744">
    <w:name w:val="2FC28E2874784311B4E040405E249A744"/>
    <w:rsid w:val="00400786"/>
    <w:pPr>
      <w:spacing w:after="0" w:line="264" w:lineRule="auto"/>
    </w:pPr>
    <w:rPr>
      <w:rFonts w:eastAsiaTheme="minorHAnsi"/>
      <w:sz w:val="20"/>
      <w:lang w:eastAsia="en-US"/>
    </w:rPr>
  </w:style>
  <w:style w:type="paragraph" w:customStyle="1" w:styleId="D297380754514E02B1A30FD2C38EB4795">
    <w:name w:val="D297380754514E02B1A30FD2C38EB4795"/>
    <w:rsid w:val="00400786"/>
    <w:pPr>
      <w:spacing w:after="0" w:line="264" w:lineRule="auto"/>
    </w:pPr>
    <w:rPr>
      <w:rFonts w:eastAsiaTheme="minorHAnsi"/>
      <w:sz w:val="20"/>
      <w:lang w:eastAsia="en-US"/>
    </w:rPr>
  </w:style>
  <w:style w:type="paragraph" w:customStyle="1" w:styleId="53336DB8024943E191AF9DCB2C7229793">
    <w:name w:val="53336DB8024943E191AF9DCB2C7229793"/>
    <w:rsid w:val="00400786"/>
    <w:pPr>
      <w:spacing w:after="0" w:line="264" w:lineRule="auto"/>
    </w:pPr>
    <w:rPr>
      <w:rFonts w:eastAsiaTheme="minorHAnsi"/>
      <w:sz w:val="20"/>
      <w:lang w:eastAsia="en-US"/>
    </w:rPr>
  </w:style>
  <w:style w:type="paragraph" w:customStyle="1" w:styleId="2B6A2E0A9E864E018D9344724F5DC860">
    <w:name w:val="2B6A2E0A9E864E018D9344724F5DC860"/>
    <w:rsid w:val="00400786"/>
  </w:style>
  <w:style w:type="paragraph" w:customStyle="1" w:styleId="1164B147875141EBA1658F4D7BA4529E">
    <w:name w:val="1164B147875141EBA1658F4D7BA4529E"/>
    <w:rsid w:val="00E059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48ACC4D745644904BC1878DBACDFB" ma:contentTypeVersion="3" ma:contentTypeDescription="Opprett et nytt dokument." ma:contentTypeScope="" ma:versionID="5d862183193303c3fbb2d4fa4bb30d2c">
  <xsd:schema xmlns:xsd="http://www.w3.org/2001/XMLSchema" xmlns:xs="http://www.w3.org/2001/XMLSchema" xmlns:p="http://schemas.microsoft.com/office/2006/metadata/properties" xmlns:ns2="b4a5d21d-a9dd-4900-97a0-c01679bc7f1b" targetNamespace="http://schemas.microsoft.com/office/2006/metadata/properties" ma:root="true" ma:fieldsID="f4e0b6c3732d8760988647dcc51749ba" ns2:_="">
    <xsd:import namespace="b4a5d21d-a9dd-4900-97a0-c01679bc7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d21d-a9dd-4900-97a0-c01679bc7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ocument>
  <properties>
    <language/>
    <mutualMergeSupport>False</mutualMergeSupport>
    <sdm_dummy/>
    <websakInfo>
      <fletteDato>19.04.2021</fletteDato>
      <sakid>2017046525</sakid>
      <jpid>2017076689</jpid>
      <filUnique/>
      <filChecksumFørFlett/>
      <erHoveddokument>False</erHoveddokument>
      <dcTitle>Mal for møtereferater - publisering i USYS</dcTitle>
    </websakInfo>
    <docs>
      <doc>
        <sdm_sdfid/>
      </doc>
    </docs>
    <templateURI>docx</templateURI>
    <mergeMode>MergeOne</mergeMode>
    <showHiddenMark>False</showHiddenMark>
  </properties>
  <header/>
  <footer/>
  <body>
    <Sdo_Tittel>Adamstuen omsorgssenter - heiser</Sdo_Tittel>
    <Sdo_ParagrafID> </Sdo_ParagrafID>
    <TblAvsMot>
      <table>
        <simplefieldformat>
          <fullid>TblAvsMot__Sdm_AMNavn___1___1</fullid>
          <separator>, </separator>
          <value> </value>
        </simplefieldformat>
        <headers>
          <header>Sdm_AMNavn</header>
        </headers>
      </table>
    </TblAvsMot>
    <Sgr_Beskrivelse> </Sgr_Beskrivelse>
    <TblVedleggc>
      <table>
        <headers>
          <header>ndb_tittel</header>
        </headers>
        <row>
          <cell> </cell>
        </row>
      </table>
    </TblVedleggc>
    <Sas_ArkivsakID>19/11039</Sas_ArkivsakID>
    <Sbr_Navn>Frank Thommesen</Sbr_Navn>
    <TblKopitil>
      <table>
        <simplefieldformat>
          <fullid>TblKopitil__Sdk_Navn___1___1</fullid>
          <separator>, </separator>
          <value> </value>
        </simplefieldformat>
        <headers>
          <header>Sdk_Navn</header>
        </headers>
      </table>
    </TblKopitil>
    <Sdo_DokDato>19.05.2026</Sdo_DokDato>
  </body>
</documen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AFE5BC-B20E-47A3-8559-6C7C34CDE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d21d-a9dd-4900-97a0-c01679bc7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AC1A3-F3AD-4EAF-9E2E-E2FB94C30E62}">
  <ds:schemaRefs/>
</ds:datastoreItem>
</file>

<file path=customXml/itemProps3.xml><?xml version="1.0" encoding="utf-8"?>
<ds:datastoreItem xmlns:ds="http://schemas.openxmlformats.org/officeDocument/2006/customXml" ds:itemID="{23764E32-0299-4BDB-B9A1-357984ED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B9E782-E67D-4E34-B21F-8C24527073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Referat interne møter</Template>
  <TotalTime>1</TotalTime>
  <Pages>2</Pages>
  <Words>248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for møtereferater - publisering i USYS</vt:lpstr>
    </vt:vector>
  </TitlesOfParts>
  <Company>Oslo kommune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for møtereferater - publisering i USYS</dc:title>
  <dc:creator>Jill Skjøndal Grefsrud</dc:creator>
  <cp:lastModifiedBy>Frank Fagnastøl Thommesen</cp:lastModifiedBy>
  <cp:revision>2</cp:revision>
  <dcterms:created xsi:type="dcterms:W3CDTF">2026-05-19T12:02:00Z</dcterms:created>
  <dcterms:modified xsi:type="dcterms:W3CDTF">2026-05-19T12:02:00Z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0x01010008F48ACC4D745644904BC1878DBACDFB</vt:lpwstr>
  </property>
</Properties>
</file>